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5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1"/>
        <w:gridCol w:w="45"/>
        <w:gridCol w:w="5569"/>
      </w:tblGrid>
      <w:tr w:rsidR="009B4AF7" w:rsidRPr="009E614B" w14:paraId="12E8F554" w14:textId="77777777" w:rsidTr="0027255C">
        <w:trPr>
          <w:trHeight w:val="707"/>
          <w:jc w:val="center"/>
        </w:trPr>
        <w:tc>
          <w:tcPr>
            <w:tcW w:w="3631" w:type="dxa"/>
            <w:shd w:val="clear" w:color="auto" w:fill="auto"/>
          </w:tcPr>
          <w:p w14:paraId="14C4A549" w14:textId="77777777" w:rsidR="009B4AF7" w:rsidRPr="00553F51" w:rsidRDefault="00092A3D" w:rsidP="002C37BD">
            <w:pPr>
              <w:pStyle w:val="abc"/>
              <w:ind w:left="-16"/>
              <w:jc w:val="center"/>
              <w:rPr>
                <w:rFonts w:ascii="Times New Roman" w:hAnsi="Times New Roman"/>
                <w:b/>
                <w:szCs w:val="26"/>
              </w:rPr>
            </w:pPr>
            <w:r w:rsidRPr="00553F51">
              <w:rPr>
                <w:rFonts w:ascii="Times New Roman" w:hAnsi="Times New Roman"/>
                <w:b/>
                <w:szCs w:val="26"/>
              </w:rPr>
              <w:t>Ủ</w:t>
            </w:r>
            <w:r w:rsidR="009B4AF7" w:rsidRPr="00553F51">
              <w:rPr>
                <w:rFonts w:ascii="Times New Roman" w:hAnsi="Times New Roman"/>
                <w:b/>
                <w:szCs w:val="26"/>
              </w:rPr>
              <w:t>Y BAN NHÂN DÂN</w:t>
            </w:r>
          </w:p>
          <w:p w14:paraId="57059106" w14:textId="7A025B47" w:rsidR="009B4AF7" w:rsidRPr="009E614B" w:rsidRDefault="00024F38" w:rsidP="00640494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C3DFDCC" wp14:editId="5AA4A95E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229870</wp:posOffset>
                      </wp:positionV>
                      <wp:extent cx="723265" cy="635"/>
                      <wp:effectExtent l="0" t="0" r="0" b="0"/>
                      <wp:wrapNone/>
                      <wp:docPr id="2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265" cy="63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polyline w14:anchorId="0BD6912E" id="Freeform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2.9pt,18.1pt,119.85pt,18.1pt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" filled="f">
                      <v:path arrowok="t" o:connecttype="custom" o:connectlocs="0,0;723265,0" o:connectangles="0,0"/>
                    </v:polyline>
                  </w:pict>
                </mc:Fallback>
              </mc:AlternateContent>
            </w:r>
            <w:r w:rsidR="009B4AF7" w:rsidRPr="00553F51">
              <w:rPr>
                <w:rFonts w:ascii="Times New Roman" w:hAnsi="Times New Roman"/>
                <w:b/>
                <w:szCs w:val="26"/>
              </w:rPr>
              <w:t>TỈNH ĐẮK LẮK</w:t>
            </w:r>
          </w:p>
        </w:tc>
        <w:tc>
          <w:tcPr>
            <w:tcW w:w="45" w:type="dxa"/>
            <w:shd w:val="clear" w:color="auto" w:fill="auto"/>
          </w:tcPr>
          <w:p w14:paraId="0B99732B" w14:textId="77777777" w:rsidR="009B4AF7" w:rsidRPr="009E614B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569" w:type="dxa"/>
            <w:shd w:val="clear" w:color="auto" w:fill="auto"/>
          </w:tcPr>
          <w:p w14:paraId="18E3DFE3" w14:textId="77777777" w:rsidR="009B4AF7" w:rsidRPr="009E614B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9E614B">
              <w:rPr>
                <w:rFonts w:ascii="Times New Roman" w:hAnsi="Times New Roman"/>
                <w:b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9E614B">
                  <w:rPr>
                    <w:rFonts w:ascii="Times New Roman" w:hAnsi="Times New Roman"/>
                    <w:b/>
                    <w:sz w:val="26"/>
                    <w:szCs w:val="24"/>
                  </w:rPr>
                  <w:t>NAM</w:t>
                </w:r>
              </w:smartTag>
            </w:smartTag>
          </w:p>
          <w:p w14:paraId="7910C1D5" w14:textId="679A323A" w:rsidR="009B4AF7" w:rsidRPr="009E614B" w:rsidRDefault="00024F38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3E3E66" wp14:editId="3207AC0F">
                      <wp:simplePos x="0" y="0"/>
                      <wp:positionH relativeFrom="column">
                        <wp:posOffset>661975</wp:posOffset>
                      </wp:positionH>
                      <wp:positionV relativeFrom="paragraph">
                        <wp:posOffset>245110</wp:posOffset>
                      </wp:positionV>
                      <wp:extent cx="2165985" cy="45085"/>
                      <wp:effectExtent l="0" t="0" r="24765" b="0"/>
                      <wp:wrapNone/>
                      <wp:docPr id="1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65985" cy="4508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B159D77" id="Freeform 12" o:spid="_x0000_s1026" style="position:absolute;margin-left:52.1pt;margin-top:19.3pt;width:170.55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" path="m,l1139,e" filled="f">
                      <v:path arrowok="t" o:connecttype="custom" o:connectlocs="0,0;2165985,0" o:connectangles="0,0"/>
                    </v:shape>
                  </w:pict>
                </mc:Fallback>
              </mc:AlternateContent>
            </w:r>
            <w:proofErr w:type="spellStart"/>
            <w:r w:rsidR="009B4AF7" w:rsidRPr="009E614B">
              <w:rPr>
                <w:rFonts w:ascii="Times New Roman" w:hAnsi="Times New Roman"/>
                <w:b/>
              </w:rPr>
              <w:t>Độc</w:t>
            </w:r>
            <w:proofErr w:type="spellEnd"/>
            <w:r w:rsidR="009B4AF7" w:rsidRPr="009E61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9E614B">
              <w:rPr>
                <w:rFonts w:ascii="Times New Roman" w:hAnsi="Times New Roman"/>
                <w:b/>
              </w:rPr>
              <w:t>lập</w:t>
            </w:r>
            <w:proofErr w:type="spellEnd"/>
            <w:r w:rsidR="009B4AF7" w:rsidRPr="009E614B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="009B4AF7" w:rsidRPr="009E614B">
              <w:rPr>
                <w:rFonts w:ascii="Times New Roman" w:hAnsi="Times New Roman"/>
                <w:b/>
              </w:rPr>
              <w:t>Tự</w:t>
            </w:r>
            <w:proofErr w:type="spellEnd"/>
            <w:r w:rsidR="009B4AF7" w:rsidRPr="009E614B">
              <w:rPr>
                <w:rFonts w:ascii="Times New Roman" w:hAnsi="Times New Roman"/>
                <w:b/>
              </w:rPr>
              <w:t xml:space="preserve"> do - </w:t>
            </w:r>
            <w:proofErr w:type="spellStart"/>
            <w:r w:rsidR="009B4AF7" w:rsidRPr="009E614B">
              <w:rPr>
                <w:rFonts w:ascii="Times New Roman" w:hAnsi="Times New Roman"/>
                <w:b/>
              </w:rPr>
              <w:t>Hạnh</w:t>
            </w:r>
            <w:proofErr w:type="spellEnd"/>
            <w:r w:rsidR="009B4AF7" w:rsidRPr="009E61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9E614B">
              <w:rPr>
                <w:rFonts w:ascii="Times New Roman" w:hAnsi="Times New Roman"/>
                <w:b/>
              </w:rPr>
              <w:t>phúc</w:t>
            </w:r>
            <w:proofErr w:type="spellEnd"/>
          </w:p>
        </w:tc>
      </w:tr>
      <w:tr w:rsidR="009B4AF7" w:rsidRPr="009E614B" w14:paraId="0748ADEB" w14:textId="77777777" w:rsidTr="0027255C">
        <w:trPr>
          <w:trHeight w:val="424"/>
          <w:jc w:val="center"/>
        </w:trPr>
        <w:tc>
          <w:tcPr>
            <w:tcW w:w="3631" w:type="dxa"/>
            <w:shd w:val="clear" w:color="auto" w:fill="auto"/>
          </w:tcPr>
          <w:p w14:paraId="0E184F31" w14:textId="19091052" w:rsidR="009B4AF7" w:rsidRPr="009E614B" w:rsidRDefault="009B4AF7" w:rsidP="00D779C0">
            <w:pPr>
              <w:pStyle w:val="abc"/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3F51">
              <w:rPr>
                <w:rFonts w:ascii="Times New Roman" w:hAnsi="Times New Roman"/>
                <w:noProof/>
                <w:szCs w:val="26"/>
              </w:rPr>
              <w:t>Số</w:t>
            </w:r>
            <w:r w:rsidR="007B66E6" w:rsidRPr="00553F51">
              <w:rPr>
                <w:rFonts w:ascii="Times New Roman" w:hAnsi="Times New Roman"/>
                <w:szCs w:val="26"/>
              </w:rPr>
              <w:t>:</w:t>
            </w:r>
            <w:r w:rsidR="0066671D" w:rsidRPr="00553F51">
              <w:rPr>
                <w:rFonts w:ascii="Times New Roman" w:hAnsi="Times New Roman"/>
                <w:szCs w:val="26"/>
              </w:rPr>
              <w:t xml:space="preserve"> </w:t>
            </w:r>
            <w:r w:rsidR="002304EA" w:rsidRPr="00553F51">
              <w:rPr>
                <w:rFonts w:ascii="Times New Roman" w:hAnsi="Times New Roman"/>
                <w:szCs w:val="26"/>
              </w:rPr>
              <w:t xml:space="preserve"> </w:t>
            </w:r>
            <w:r w:rsidR="001A6B6F" w:rsidRPr="00553F51">
              <w:rPr>
                <w:rFonts w:ascii="Times New Roman" w:hAnsi="Times New Roman"/>
                <w:szCs w:val="26"/>
              </w:rPr>
              <w:t xml:space="preserve"> </w:t>
            </w:r>
            <w:r w:rsidR="008612F4" w:rsidRPr="00553F51">
              <w:rPr>
                <w:rFonts w:ascii="Times New Roman" w:hAnsi="Times New Roman"/>
                <w:szCs w:val="26"/>
              </w:rPr>
              <w:t xml:space="preserve"> </w:t>
            </w:r>
            <w:r w:rsidR="004C0AEB" w:rsidRPr="00553F51">
              <w:rPr>
                <w:rFonts w:ascii="Times New Roman" w:hAnsi="Times New Roman"/>
                <w:szCs w:val="26"/>
              </w:rPr>
              <w:t xml:space="preserve"> </w:t>
            </w:r>
            <w:r w:rsidR="00FA7D57">
              <w:rPr>
                <w:rFonts w:ascii="Times New Roman" w:hAnsi="Times New Roman"/>
                <w:szCs w:val="26"/>
              </w:rPr>
              <w:t xml:space="preserve">    </w:t>
            </w:r>
            <w:r w:rsidR="00D779C0" w:rsidRPr="00553F51">
              <w:rPr>
                <w:rFonts w:ascii="Times New Roman" w:hAnsi="Times New Roman"/>
                <w:szCs w:val="26"/>
              </w:rPr>
              <w:t xml:space="preserve">   </w:t>
            </w:r>
            <w:r w:rsidR="00EB2DEF" w:rsidRPr="00553F51">
              <w:rPr>
                <w:rFonts w:ascii="Times New Roman" w:hAnsi="Times New Roman"/>
                <w:szCs w:val="26"/>
              </w:rPr>
              <w:t xml:space="preserve"> </w:t>
            </w:r>
            <w:r w:rsidR="009333DA" w:rsidRPr="00553F51">
              <w:rPr>
                <w:rFonts w:ascii="Times New Roman" w:hAnsi="Times New Roman"/>
                <w:szCs w:val="26"/>
              </w:rPr>
              <w:t xml:space="preserve"> </w:t>
            </w:r>
            <w:r w:rsidRPr="00553F51">
              <w:rPr>
                <w:rFonts w:ascii="Times New Roman" w:hAnsi="Times New Roman"/>
                <w:szCs w:val="26"/>
              </w:rPr>
              <w:t>/UBND-</w:t>
            </w:r>
            <w:r w:rsidR="006A6DD1">
              <w:rPr>
                <w:rFonts w:ascii="Times New Roman" w:hAnsi="Times New Roman"/>
                <w:szCs w:val="26"/>
              </w:rPr>
              <w:t>KT</w:t>
            </w:r>
          </w:p>
        </w:tc>
        <w:tc>
          <w:tcPr>
            <w:tcW w:w="45" w:type="dxa"/>
            <w:shd w:val="clear" w:color="auto" w:fill="auto"/>
          </w:tcPr>
          <w:p w14:paraId="55A2BCB4" w14:textId="77777777" w:rsidR="009B4AF7" w:rsidRPr="009E614B" w:rsidRDefault="009B4AF7" w:rsidP="007D5CF8">
            <w:pPr>
              <w:pStyle w:val="abc"/>
              <w:spacing w:before="80" w:after="8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569" w:type="dxa"/>
            <w:shd w:val="clear" w:color="auto" w:fill="auto"/>
          </w:tcPr>
          <w:p w14:paraId="5F2E1E2E" w14:textId="02B93E26" w:rsidR="009B4AF7" w:rsidRPr="009E614B" w:rsidRDefault="001F23F5" w:rsidP="00D70134">
            <w:pPr>
              <w:pStyle w:val="abc"/>
              <w:spacing w:before="80" w:after="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53F51">
              <w:rPr>
                <w:rFonts w:ascii="Times New Roman" w:hAnsi="Times New Roman"/>
                <w:i/>
                <w:szCs w:val="26"/>
              </w:rPr>
              <w:t>Đắk</w:t>
            </w:r>
            <w:proofErr w:type="spellEnd"/>
            <w:r w:rsidRPr="00553F51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553F51">
              <w:rPr>
                <w:rFonts w:ascii="Times New Roman" w:hAnsi="Times New Roman"/>
                <w:i/>
                <w:szCs w:val="26"/>
              </w:rPr>
              <w:t>Lắk</w:t>
            </w:r>
            <w:proofErr w:type="spellEnd"/>
            <w:r w:rsidRPr="00553F51">
              <w:rPr>
                <w:rFonts w:ascii="Times New Roman" w:hAnsi="Times New Roman"/>
                <w:i/>
                <w:szCs w:val="26"/>
              </w:rPr>
              <w:t xml:space="preserve">, </w:t>
            </w:r>
            <w:proofErr w:type="spellStart"/>
            <w:r w:rsidRPr="00553F51">
              <w:rPr>
                <w:rFonts w:ascii="Times New Roman" w:hAnsi="Times New Roman"/>
                <w:i/>
                <w:szCs w:val="26"/>
              </w:rPr>
              <w:t>ngày</w:t>
            </w:r>
            <w:proofErr w:type="spellEnd"/>
            <w:r w:rsidRPr="00553F5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4C0AEB" w:rsidRPr="00553F51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D779C0" w:rsidRPr="00553F51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EB2DEF" w:rsidRPr="00553F51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8612F4" w:rsidRPr="00553F51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="00B0165A">
              <w:rPr>
                <w:rFonts w:ascii="Times New Roman" w:hAnsi="Times New Roman"/>
                <w:i/>
                <w:szCs w:val="26"/>
              </w:rPr>
              <w:t>tháng</w:t>
            </w:r>
            <w:proofErr w:type="spellEnd"/>
            <w:r w:rsidR="00B0165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A65F6">
              <w:rPr>
                <w:rFonts w:ascii="Times New Roman" w:hAnsi="Times New Roman"/>
                <w:i/>
                <w:szCs w:val="26"/>
              </w:rPr>
              <w:t xml:space="preserve">   </w:t>
            </w:r>
            <w:r w:rsidR="0079775C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="009B4AF7" w:rsidRPr="00553F51">
              <w:rPr>
                <w:rFonts w:ascii="Times New Roman" w:hAnsi="Times New Roman"/>
                <w:i/>
                <w:szCs w:val="26"/>
              </w:rPr>
              <w:t>năm</w:t>
            </w:r>
            <w:proofErr w:type="spellEnd"/>
            <w:r w:rsidR="00D64E47">
              <w:rPr>
                <w:rFonts w:ascii="Times New Roman" w:hAnsi="Times New Roman"/>
                <w:i/>
                <w:szCs w:val="26"/>
              </w:rPr>
              <w:t xml:space="preserve"> 2023</w:t>
            </w:r>
          </w:p>
        </w:tc>
      </w:tr>
      <w:tr w:rsidR="009B4AF7" w:rsidRPr="009E614B" w14:paraId="198089F0" w14:textId="77777777" w:rsidTr="00833DB3">
        <w:trPr>
          <w:trHeight w:val="370"/>
          <w:jc w:val="center"/>
        </w:trPr>
        <w:tc>
          <w:tcPr>
            <w:tcW w:w="3631" w:type="dxa"/>
            <w:shd w:val="clear" w:color="auto" w:fill="auto"/>
          </w:tcPr>
          <w:p w14:paraId="0A44D6BB" w14:textId="7D9B17E9" w:rsidR="0095220F" w:rsidRPr="006C12BD" w:rsidRDefault="009B4AF7" w:rsidP="006A4000">
            <w:pPr>
              <w:jc w:val="center"/>
            </w:pPr>
            <w:r w:rsidRPr="009E614B">
              <w:t>V/</w:t>
            </w:r>
            <w:r w:rsidRPr="00D22C84">
              <w:t>v</w:t>
            </w:r>
            <w:r w:rsidR="00CD5256">
              <w:t xml:space="preserve"> </w:t>
            </w:r>
            <w:bookmarkStart w:id="0" w:name="_GoBack"/>
            <w:proofErr w:type="spellStart"/>
            <w:r w:rsidR="00C718BC">
              <w:t>hoạt</w:t>
            </w:r>
            <w:proofErr w:type="spellEnd"/>
            <w:r w:rsidR="00C718BC">
              <w:t xml:space="preserve"> </w:t>
            </w:r>
            <w:proofErr w:type="spellStart"/>
            <w:r w:rsidR="00C718BC">
              <w:t>động</w:t>
            </w:r>
            <w:proofErr w:type="spellEnd"/>
            <w:r w:rsidR="00C718BC">
              <w:t xml:space="preserve"> </w:t>
            </w:r>
            <w:proofErr w:type="spellStart"/>
            <w:r w:rsidR="00C718BC">
              <w:t>đầu</w:t>
            </w:r>
            <w:proofErr w:type="spellEnd"/>
            <w:r w:rsidR="00C718BC">
              <w:t xml:space="preserve"> </w:t>
            </w:r>
            <w:proofErr w:type="spellStart"/>
            <w:r w:rsidR="00C718BC">
              <w:t>tư</w:t>
            </w:r>
            <w:proofErr w:type="spellEnd"/>
            <w:r w:rsidR="00C718BC">
              <w:t xml:space="preserve"> </w:t>
            </w:r>
            <w:proofErr w:type="spellStart"/>
            <w:r w:rsidR="00C718BC">
              <w:t>vốn</w:t>
            </w:r>
            <w:proofErr w:type="spellEnd"/>
            <w:r w:rsidR="00C718BC">
              <w:t xml:space="preserve"> </w:t>
            </w:r>
            <w:proofErr w:type="spellStart"/>
            <w:r w:rsidR="00C718BC">
              <w:t>nhà</w:t>
            </w:r>
            <w:proofErr w:type="spellEnd"/>
            <w:r w:rsidR="00C718BC">
              <w:t xml:space="preserve"> </w:t>
            </w:r>
            <w:proofErr w:type="spellStart"/>
            <w:r w:rsidR="00C718BC">
              <w:t>nước</w:t>
            </w:r>
            <w:proofErr w:type="spellEnd"/>
            <w:r w:rsidR="00C718BC">
              <w:t xml:space="preserve"> </w:t>
            </w:r>
            <w:proofErr w:type="spellStart"/>
            <w:r w:rsidR="00C718BC">
              <w:t>vào</w:t>
            </w:r>
            <w:proofErr w:type="spellEnd"/>
            <w:r w:rsidR="00C718BC">
              <w:t xml:space="preserve"> </w:t>
            </w:r>
            <w:proofErr w:type="spellStart"/>
            <w:r w:rsidR="00C718BC">
              <w:t>doanh</w:t>
            </w:r>
            <w:proofErr w:type="spellEnd"/>
            <w:r w:rsidR="00C718BC">
              <w:t xml:space="preserve"> </w:t>
            </w:r>
            <w:proofErr w:type="spellStart"/>
            <w:r w:rsidR="00C718BC">
              <w:t>nghiệp</w:t>
            </w:r>
            <w:proofErr w:type="spellEnd"/>
            <w:r w:rsidR="00C718BC">
              <w:t xml:space="preserve">, </w:t>
            </w:r>
            <w:proofErr w:type="spellStart"/>
            <w:r w:rsidR="00C718BC">
              <w:t>tổng</w:t>
            </w:r>
            <w:proofErr w:type="spellEnd"/>
            <w:r w:rsidR="00C718BC">
              <w:t xml:space="preserve"> </w:t>
            </w:r>
            <w:proofErr w:type="spellStart"/>
            <w:r w:rsidR="00C718BC">
              <w:t>hợp</w:t>
            </w:r>
            <w:proofErr w:type="spellEnd"/>
            <w:r w:rsidR="00C718BC">
              <w:t xml:space="preserve"> </w:t>
            </w:r>
            <w:proofErr w:type="spellStart"/>
            <w:r w:rsidR="00C718BC">
              <w:t>kết</w:t>
            </w:r>
            <w:proofErr w:type="spellEnd"/>
            <w:r w:rsidR="00C718BC">
              <w:t xml:space="preserve"> </w:t>
            </w:r>
            <w:proofErr w:type="spellStart"/>
            <w:r w:rsidR="00C718BC">
              <w:t>quả</w:t>
            </w:r>
            <w:proofErr w:type="spellEnd"/>
            <w:r w:rsidR="00C718BC">
              <w:t xml:space="preserve"> </w:t>
            </w:r>
            <w:proofErr w:type="spellStart"/>
            <w:r w:rsidR="00C718BC">
              <w:t>sản</w:t>
            </w:r>
            <w:proofErr w:type="spellEnd"/>
            <w:r w:rsidR="00C718BC">
              <w:t xml:space="preserve"> </w:t>
            </w:r>
            <w:proofErr w:type="spellStart"/>
            <w:r w:rsidR="00C718BC">
              <w:t>xuất</w:t>
            </w:r>
            <w:proofErr w:type="spellEnd"/>
            <w:r w:rsidR="00C718BC">
              <w:t xml:space="preserve"> </w:t>
            </w:r>
            <w:proofErr w:type="spellStart"/>
            <w:r w:rsidR="00C718BC">
              <w:t>kinh</w:t>
            </w:r>
            <w:proofErr w:type="spellEnd"/>
            <w:r w:rsidR="00C718BC">
              <w:t xml:space="preserve"> </w:t>
            </w:r>
            <w:proofErr w:type="spellStart"/>
            <w:r w:rsidR="00C718BC">
              <w:t>doanh</w:t>
            </w:r>
            <w:proofErr w:type="spellEnd"/>
            <w:r w:rsidR="00C718BC">
              <w:t xml:space="preserve"> </w:t>
            </w:r>
            <w:proofErr w:type="spellStart"/>
            <w:r w:rsidR="00C718BC">
              <w:t>của</w:t>
            </w:r>
            <w:proofErr w:type="spellEnd"/>
            <w:r w:rsidR="00C718BC">
              <w:t xml:space="preserve"> </w:t>
            </w:r>
            <w:proofErr w:type="spellStart"/>
            <w:r w:rsidR="00C718BC">
              <w:t>các</w:t>
            </w:r>
            <w:proofErr w:type="spellEnd"/>
            <w:r w:rsidR="00C718BC">
              <w:t xml:space="preserve"> </w:t>
            </w:r>
            <w:proofErr w:type="spellStart"/>
            <w:r w:rsidR="00C718BC">
              <w:t>doanh</w:t>
            </w:r>
            <w:proofErr w:type="spellEnd"/>
            <w:r w:rsidR="00C718BC">
              <w:t xml:space="preserve"> </w:t>
            </w:r>
            <w:proofErr w:type="spellStart"/>
            <w:r w:rsidR="00C718BC">
              <w:t>nghiệp</w:t>
            </w:r>
            <w:proofErr w:type="spellEnd"/>
            <w:r w:rsidR="00C718BC">
              <w:t xml:space="preserve"> do </w:t>
            </w:r>
            <w:proofErr w:type="spellStart"/>
            <w:r w:rsidR="00C718BC">
              <w:t>Nhà</w:t>
            </w:r>
            <w:proofErr w:type="spellEnd"/>
            <w:r w:rsidR="00C718BC">
              <w:t xml:space="preserve"> </w:t>
            </w:r>
            <w:proofErr w:type="spellStart"/>
            <w:r w:rsidR="00C718BC">
              <w:t>nước</w:t>
            </w:r>
            <w:proofErr w:type="spellEnd"/>
            <w:r w:rsidR="00C718BC">
              <w:t xml:space="preserve"> </w:t>
            </w:r>
            <w:proofErr w:type="spellStart"/>
            <w:r w:rsidR="00C718BC">
              <w:t>nắm</w:t>
            </w:r>
            <w:proofErr w:type="spellEnd"/>
            <w:r w:rsidR="00C718BC">
              <w:t xml:space="preserve"> </w:t>
            </w:r>
            <w:proofErr w:type="spellStart"/>
            <w:r w:rsidR="00C718BC">
              <w:t>giữ</w:t>
            </w:r>
            <w:proofErr w:type="spellEnd"/>
            <w:r w:rsidR="00C718BC">
              <w:t xml:space="preserve"> 100% </w:t>
            </w:r>
            <w:proofErr w:type="spellStart"/>
            <w:r w:rsidR="00C718BC">
              <w:t>vốn</w:t>
            </w:r>
            <w:proofErr w:type="spellEnd"/>
            <w:r w:rsidR="00C718BC">
              <w:t xml:space="preserve"> </w:t>
            </w:r>
            <w:proofErr w:type="spellStart"/>
            <w:r w:rsidR="00C718BC">
              <w:t>điều</w:t>
            </w:r>
            <w:proofErr w:type="spellEnd"/>
            <w:r w:rsidR="00C718BC">
              <w:t xml:space="preserve"> </w:t>
            </w:r>
            <w:proofErr w:type="spellStart"/>
            <w:r w:rsidR="00C718BC">
              <w:t>lệ</w:t>
            </w:r>
            <w:proofErr w:type="spellEnd"/>
            <w:r w:rsidR="00C718BC">
              <w:t xml:space="preserve"> </w:t>
            </w:r>
            <w:proofErr w:type="spellStart"/>
            <w:r w:rsidR="00C718BC">
              <w:t>và</w:t>
            </w:r>
            <w:proofErr w:type="spellEnd"/>
            <w:r w:rsidR="00C718BC">
              <w:t xml:space="preserve"> </w:t>
            </w:r>
            <w:proofErr w:type="spellStart"/>
            <w:r w:rsidR="00C718BC">
              <w:t>các</w:t>
            </w:r>
            <w:proofErr w:type="spellEnd"/>
            <w:r w:rsidR="00C718BC">
              <w:t xml:space="preserve"> </w:t>
            </w:r>
            <w:proofErr w:type="spellStart"/>
            <w:r w:rsidR="00C718BC">
              <w:t>doanh</w:t>
            </w:r>
            <w:proofErr w:type="spellEnd"/>
            <w:r w:rsidR="00C718BC">
              <w:t xml:space="preserve"> </w:t>
            </w:r>
            <w:proofErr w:type="spellStart"/>
            <w:r w:rsidR="00C718BC">
              <w:t>nghiệp</w:t>
            </w:r>
            <w:proofErr w:type="spellEnd"/>
            <w:r w:rsidR="00C718BC">
              <w:t xml:space="preserve"> </w:t>
            </w:r>
            <w:proofErr w:type="spellStart"/>
            <w:r w:rsidR="00C718BC">
              <w:t>có</w:t>
            </w:r>
            <w:proofErr w:type="spellEnd"/>
            <w:r w:rsidR="00C718BC">
              <w:t xml:space="preserve"> </w:t>
            </w:r>
            <w:proofErr w:type="spellStart"/>
            <w:r w:rsidR="00C718BC">
              <w:t>vốn</w:t>
            </w:r>
            <w:proofErr w:type="spellEnd"/>
            <w:r w:rsidR="00C718BC">
              <w:t xml:space="preserve"> </w:t>
            </w:r>
            <w:proofErr w:type="spellStart"/>
            <w:r w:rsidR="00C718BC">
              <w:t>nhà</w:t>
            </w:r>
            <w:proofErr w:type="spellEnd"/>
            <w:r w:rsidR="00C718BC">
              <w:t xml:space="preserve"> </w:t>
            </w:r>
            <w:proofErr w:type="spellStart"/>
            <w:r w:rsidR="00C718BC">
              <w:t>nước</w:t>
            </w:r>
            <w:proofErr w:type="spellEnd"/>
            <w:r w:rsidR="00C718BC">
              <w:t xml:space="preserve"> </w:t>
            </w:r>
            <w:proofErr w:type="spellStart"/>
            <w:r w:rsidR="00C718BC">
              <w:t>năm</w:t>
            </w:r>
            <w:proofErr w:type="spellEnd"/>
            <w:r w:rsidR="00C718BC">
              <w:t xml:space="preserve"> 2022</w:t>
            </w:r>
            <w:bookmarkEnd w:id="0"/>
          </w:p>
        </w:tc>
        <w:tc>
          <w:tcPr>
            <w:tcW w:w="45" w:type="dxa"/>
            <w:shd w:val="clear" w:color="auto" w:fill="auto"/>
          </w:tcPr>
          <w:p w14:paraId="0DEE8CEB" w14:textId="77777777" w:rsidR="009B4AF7" w:rsidRPr="009E614B" w:rsidRDefault="009B4AF7" w:rsidP="002C37BD">
            <w:pPr>
              <w:pStyle w:val="abc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569" w:type="dxa"/>
            <w:shd w:val="clear" w:color="auto" w:fill="auto"/>
          </w:tcPr>
          <w:p w14:paraId="13A0C3B4" w14:textId="77777777" w:rsidR="009B4AF7" w:rsidRPr="009E614B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268C2F54" w14:textId="77777777" w:rsidR="00E44893" w:rsidRDefault="00E44893" w:rsidP="000331FE">
      <w:pPr>
        <w:pStyle w:val="abc"/>
        <w:jc w:val="both"/>
        <w:rPr>
          <w:rFonts w:ascii="Times New Roman" w:hAnsi="Times New Roman"/>
          <w:sz w:val="42"/>
          <w:szCs w:val="28"/>
        </w:rPr>
      </w:pPr>
    </w:p>
    <w:p w14:paraId="74192ACB" w14:textId="77777777" w:rsidR="00BE548A" w:rsidRPr="005E2FDD" w:rsidRDefault="00BE548A" w:rsidP="000331FE">
      <w:pPr>
        <w:pStyle w:val="abc"/>
        <w:jc w:val="both"/>
        <w:rPr>
          <w:rFonts w:ascii="Times New Roman" w:hAnsi="Times New Roman"/>
          <w:szCs w:val="28"/>
        </w:rPr>
      </w:pPr>
    </w:p>
    <w:p w14:paraId="5FD49F82" w14:textId="77777777" w:rsidR="00704849" w:rsidRPr="00BB65E3" w:rsidRDefault="00704849" w:rsidP="00704849">
      <w:pPr>
        <w:pStyle w:val="abc"/>
        <w:rPr>
          <w:rFonts w:ascii="Times New Roman" w:hAnsi="Times New Roman"/>
          <w:sz w:val="4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195"/>
      </w:tblGrid>
      <w:tr w:rsidR="002468C6" w:rsidRPr="00C84056" w14:paraId="5154759A" w14:textId="77777777" w:rsidTr="00C718BC">
        <w:trPr>
          <w:trHeight w:val="688"/>
        </w:trPr>
        <w:tc>
          <w:tcPr>
            <w:tcW w:w="1985" w:type="dxa"/>
          </w:tcPr>
          <w:p w14:paraId="7AF82D91" w14:textId="5FEDF316" w:rsidR="00A725CD" w:rsidRPr="00C84056" w:rsidRDefault="002468C6" w:rsidP="00E40326">
            <w:pPr>
              <w:pStyle w:val="abc"/>
              <w:jc w:val="right"/>
              <w:rPr>
                <w:rFonts w:ascii="Times New Roman" w:hAnsi="Times New Roman"/>
                <w:szCs w:val="28"/>
              </w:rPr>
            </w:pPr>
            <w:proofErr w:type="spellStart"/>
            <w:r w:rsidRPr="00C84056">
              <w:rPr>
                <w:rFonts w:ascii="Times New Roman" w:hAnsi="Times New Roman"/>
                <w:szCs w:val="28"/>
              </w:rPr>
              <w:t>Kính</w:t>
            </w:r>
            <w:proofErr w:type="spellEnd"/>
            <w:r w:rsidRPr="00C8405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84056">
              <w:rPr>
                <w:rFonts w:ascii="Times New Roman" w:hAnsi="Times New Roman"/>
                <w:szCs w:val="28"/>
              </w:rPr>
              <w:t>gửi</w:t>
            </w:r>
            <w:proofErr w:type="spellEnd"/>
            <w:r w:rsidRPr="00C84056">
              <w:rPr>
                <w:rFonts w:ascii="Times New Roman" w:hAnsi="Times New Roman"/>
                <w:szCs w:val="28"/>
              </w:rPr>
              <w:t>:</w:t>
            </w:r>
          </w:p>
          <w:p w14:paraId="46937DEA" w14:textId="77777777" w:rsidR="002468C6" w:rsidRPr="004A739C" w:rsidRDefault="002468C6" w:rsidP="00A725CD">
            <w:pPr>
              <w:jc w:val="center"/>
              <w:rPr>
                <w:sz w:val="36"/>
                <w:szCs w:val="28"/>
              </w:rPr>
            </w:pPr>
          </w:p>
        </w:tc>
        <w:tc>
          <w:tcPr>
            <w:tcW w:w="7195" w:type="dxa"/>
          </w:tcPr>
          <w:p w14:paraId="79C04182" w14:textId="77777777" w:rsidR="00BE548A" w:rsidRDefault="00BE548A" w:rsidP="005C1329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14:paraId="06FEC4DC" w14:textId="04E7FF0A" w:rsidR="009212A5" w:rsidRDefault="009212A5" w:rsidP="00C718BC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C718BC">
              <w:rPr>
                <w:sz w:val="28"/>
                <w:szCs w:val="28"/>
              </w:rPr>
              <w:t>Các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Sở</w:t>
            </w:r>
            <w:proofErr w:type="spellEnd"/>
            <w:r w:rsidR="00C718BC">
              <w:rPr>
                <w:sz w:val="28"/>
                <w:szCs w:val="28"/>
              </w:rPr>
              <w:t xml:space="preserve">: </w:t>
            </w:r>
            <w:proofErr w:type="spellStart"/>
            <w:r w:rsidR="00C718BC">
              <w:rPr>
                <w:sz w:val="28"/>
                <w:szCs w:val="28"/>
              </w:rPr>
              <w:t>Tài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chính</w:t>
            </w:r>
            <w:proofErr w:type="spellEnd"/>
            <w:r w:rsidR="00C718BC">
              <w:rPr>
                <w:sz w:val="28"/>
                <w:szCs w:val="28"/>
              </w:rPr>
              <w:t xml:space="preserve">; </w:t>
            </w:r>
            <w:proofErr w:type="spellStart"/>
            <w:r w:rsidR="00C718BC">
              <w:rPr>
                <w:sz w:val="28"/>
                <w:szCs w:val="28"/>
              </w:rPr>
              <w:t>Nông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nghiệp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và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Phát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triển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nông</w:t>
            </w:r>
            <w:proofErr w:type="spellEnd"/>
            <w:r w:rsidR="00C718BC">
              <w:rPr>
                <w:sz w:val="28"/>
                <w:szCs w:val="28"/>
              </w:rPr>
              <w:t xml:space="preserve"> </w:t>
            </w:r>
            <w:proofErr w:type="spellStart"/>
            <w:r w:rsidR="00C718BC">
              <w:rPr>
                <w:sz w:val="28"/>
                <w:szCs w:val="28"/>
              </w:rPr>
              <w:t>thôn</w:t>
            </w:r>
            <w:proofErr w:type="spellEnd"/>
            <w:r w:rsidR="00C718BC">
              <w:rPr>
                <w:sz w:val="28"/>
                <w:szCs w:val="28"/>
              </w:rPr>
              <w:t>;</w:t>
            </w:r>
          </w:p>
          <w:p w14:paraId="532FD7AE" w14:textId="4EB57439" w:rsidR="00C718BC" w:rsidRDefault="00C718BC" w:rsidP="00C718BC">
            <w:pPr>
              <w:tabs>
                <w:tab w:val="left" w:pos="993"/>
              </w:tabs>
              <w:jc w:val="both"/>
              <w:rPr>
                <w:sz w:val="1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Văn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phòng</w:t>
            </w:r>
            <w:proofErr w:type="spellEnd"/>
            <w:r>
              <w:rPr>
                <w:sz w:val="28"/>
                <w:szCs w:val="28"/>
              </w:rPr>
              <w:t xml:space="preserve"> UBND </w:t>
            </w:r>
            <w:proofErr w:type="spellStart"/>
            <w:r>
              <w:rPr>
                <w:sz w:val="28"/>
                <w:szCs w:val="28"/>
              </w:rPr>
              <w:t>tỉnh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2E2B2F3" w14:textId="77777777" w:rsidR="00BE548A" w:rsidRDefault="00BE548A" w:rsidP="005C1329">
            <w:pPr>
              <w:tabs>
                <w:tab w:val="left" w:pos="993"/>
              </w:tabs>
              <w:jc w:val="both"/>
              <w:rPr>
                <w:sz w:val="18"/>
                <w:szCs w:val="28"/>
              </w:rPr>
            </w:pPr>
          </w:p>
          <w:p w14:paraId="41360B18" w14:textId="1D3B7AC4" w:rsidR="00B50C16" w:rsidRPr="00785CB3" w:rsidRDefault="00B50C16" w:rsidP="005C1329">
            <w:pPr>
              <w:tabs>
                <w:tab w:val="left" w:pos="993"/>
              </w:tabs>
              <w:jc w:val="both"/>
              <w:rPr>
                <w:sz w:val="18"/>
                <w:szCs w:val="28"/>
              </w:rPr>
            </w:pPr>
          </w:p>
        </w:tc>
      </w:tr>
    </w:tbl>
    <w:p w14:paraId="3BF011F0" w14:textId="083FD620" w:rsidR="000F7131" w:rsidRPr="009A2E5F" w:rsidRDefault="00C718BC" w:rsidP="000F7131">
      <w:pPr>
        <w:spacing w:before="120"/>
        <w:ind w:firstLine="709"/>
        <w:jc w:val="both"/>
        <w:rPr>
          <w:spacing w:val="-6"/>
          <w:sz w:val="28"/>
          <w:szCs w:val="28"/>
        </w:rPr>
      </w:pPr>
      <w:proofErr w:type="spellStart"/>
      <w:r w:rsidRPr="009A2E5F">
        <w:rPr>
          <w:sz w:val="28"/>
          <w:szCs w:val="28"/>
        </w:rPr>
        <w:t>Xử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lý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Báo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cáo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số</w:t>
      </w:r>
      <w:proofErr w:type="spellEnd"/>
      <w:r w:rsidRPr="009A2E5F">
        <w:rPr>
          <w:sz w:val="28"/>
          <w:szCs w:val="28"/>
        </w:rPr>
        <w:t xml:space="preserve"> 1978/BC-STC </w:t>
      </w:r>
      <w:proofErr w:type="spellStart"/>
      <w:r w:rsidRPr="009A2E5F">
        <w:rPr>
          <w:sz w:val="28"/>
          <w:szCs w:val="28"/>
        </w:rPr>
        <w:t>ngày</w:t>
      </w:r>
      <w:proofErr w:type="spellEnd"/>
      <w:r w:rsidRPr="009A2E5F">
        <w:rPr>
          <w:sz w:val="28"/>
          <w:szCs w:val="28"/>
        </w:rPr>
        <w:t xml:space="preserve"> 30</w:t>
      </w:r>
      <w:r w:rsidR="00D70134" w:rsidRPr="009A2E5F">
        <w:rPr>
          <w:sz w:val="28"/>
          <w:szCs w:val="28"/>
        </w:rPr>
        <w:t>/</w:t>
      </w:r>
      <w:r w:rsidR="00B343C7" w:rsidRPr="009A2E5F">
        <w:rPr>
          <w:sz w:val="28"/>
          <w:szCs w:val="28"/>
        </w:rPr>
        <w:t>6</w:t>
      </w:r>
      <w:r w:rsidR="00C4714A" w:rsidRPr="009A2E5F">
        <w:rPr>
          <w:sz w:val="28"/>
          <w:szCs w:val="28"/>
        </w:rPr>
        <w:t>/2023</w:t>
      </w:r>
      <w:r w:rsidR="00D70134" w:rsidRPr="009A2E5F">
        <w:rPr>
          <w:sz w:val="28"/>
          <w:szCs w:val="28"/>
        </w:rPr>
        <w:t xml:space="preserve"> </w:t>
      </w:r>
      <w:proofErr w:type="spellStart"/>
      <w:r w:rsidR="00D70134" w:rsidRPr="009A2E5F">
        <w:rPr>
          <w:sz w:val="28"/>
          <w:szCs w:val="28"/>
        </w:rPr>
        <w:t>của</w:t>
      </w:r>
      <w:proofErr w:type="spellEnd"/>
      <w:r w:rsidR="00D70134"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Sở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Tài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chính</w:t>
      </w:r>
      <w:proofErr w:type="spellEnd"/>
      <w:r w:rsidR="00890502" w:rsidRPr="009A2E5F">
        <w:rPr>
          <w:sz w:val="28"/>
          <w:szCs w:val="28"/>
        </w:rPr>
        <w:t xml:space="preserve"> </w:t>
      </w:r>
      <w:proofErr w:type="spellStart"/>
      <w:r w:rsidR="00D70134" w:rsidRPr="009A2E5F">
        <w:rPr>
          <w:sz w:val="28"/>
          <w:szCs w:val="28"/>
        </w:rPr>
        <w:t>về</w:t>
      </w:r>
      <w:proofErr w:type="spellEnd"/>
      <w:r w:rsidR="00D70134" w:rsidRPr="009A2E5F">
        <w:rPr>
          <w:sz w:val="28"/>
          <w:szCs w:val="28"/>
        </w:rPr>
        <w:t xml:space="preserve"> </w:t>
      </w:r>
      <w:proofErr w:type="spellStart"/>
      <w:r w:rsidR="00D70134" w:rsidRPr="009A2E5F">
        <w:rPr>
          <w:sz w:val="28"/>
          <w:szCs w:val="28"/>
        </w:rPr>
        <w:t>việc</w:t>
      </w:r>
      <w:proofErr w:type="spellEnd"/>
      <w:r w:rsidR="00D70134"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đ</w:t>
      </w:r>
      <w:r w:rsidRPr="009A2E5F">
        <w:rPr>
          <w:sz w:val="28"/>
          <w:szCs w:val="28"/>
        </w:rPr>
        <w:t>ánh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giá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hoạt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động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đầu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tư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vốn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nhà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nước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vào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doanh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nghiệp</w:t>
      </w:r>
      <w:proofErr w:type="spellEnd"/>
      <w:r w:rsidRPr="009A2E5F">
        <w:rPr>
          <w:sz w:val="28"/>
          <w:szCs w:val="28"/>
        </w:rPr>
        <w:t xml:space="preserve">, </w:t>
      </w:r>
      <w:proofErr w:type="spellStart"/>
      <w:r w:rsidRPr="009A2E5F">
        <w:rPr>
          <w:sz w:val="28"/>
          <w:szCs w:val="28"/>
        </w:rPr>
        <w:t>tổng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hợp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kết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quả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sản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xuất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kinh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doanh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của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các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doanh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nghiệp</w:t>
      </w:r>
      <w:proofErr w:type="spellEnd"/>
      <w:r w:rsidRPr="009A2E5F">
        <w:rPr>
          <w:sz w:val="28"/>
          <w:szCs w:val="28"/>
        </w:rPr>
        <w:t xml:space="preserve"> do </w:t>
      </w:r>
      <w:proofErr w:type="spellStart"/>
      <w:r w:rsidRPr="009A2E5F">
        <w:rPr>
          <w:sz w:val="28"/>
          <w:szCs w:val="28"/>
        </w:rPr>
        <w:t>Nhà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nước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nắm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giữ</w:t>
      </w:r>
      <w:proofErr w:type="spellEnd"/>
      <w:r w:rsidRPr="009A2E5F">
        <w:rPr>
          <w:sz w:val="28"/>
          <w:szCs w:val="28"/>
        </w:rPr>
        <w:t xml:space="preserve"> 100% </w:t>
      </w:r>
      <w:proofErr w:type="spellStart"/>
      <w:r w:rsidRPr="009A2E5F">
        <w:rPr>
          <w:sz w:val="28"/>
          <w:szCs w:val="28"/>
        </w:rPr>
        <w:t>vốn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điều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lệ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và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các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doanh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nghiệp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có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vốn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nhà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nước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năm</w:t>
      </w:r>
      <w:proofErr w:type="spellEnd"/>
      <w:r w:rsidRPr="009A2E5F">
        <w:rPr>
          <w:sz w:val="28"/>
          <w:szCs w:val="28"/>
        </w:rPr>
        <w:t xml:space="preserve"> 2022</w:t>
      </w:r>
      <w:r w:rsidRPr="009A2E5F"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(photo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kèm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theo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)</w:t>
      </w:r>
      <w:r w:rsidR="000E7886" w:rsidRPr="009A2E5F">
        <w:rPr>
          <w:sz w:val="28"/>
          <w:szCs w:val="28"/>
        </w:rPr>
        <w:t xml:space="preserve">, </w:t>
      </w:r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UBND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tỉnh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có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 ý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kiến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như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sau</w:t>
      </w:r>
      <w:proofErr w:type="spellEnd"/>
      <w:r w:rsidR="000E7886" w:rsidRPr="009A2E5F">
        <w:rPr>
          <w:iCs/>
          <w:color w:val="000000"/>
          <w:sz w:val="28"/>
          <w:szCs w:val="28"/>
          <w:shd w:val="clear" w:color="auto" w:fill="FFFFFF"/>
        </w:rPr>
        <w:t>:</w:t>
      </w:r>
    </w:p>
    <w:p w14:paraId="6C7CBD22" w14:textId="248FC364" w:rsidR="00A35B35" w:rsidRPr="009A2E5F" w:rsidRDefault="00C718BC" w:rsidP="00B86B7D">
      <w:pPr>
        <w:spacing w:before="120"/>
        <w:ind w:firstLine="709"/>
        <w:jc w:val="both"/>
        <w:rPr>
          <w:spacing w:val="-4"/>
          <w:sz w:val="28"/>
          <w:szCs w:val="28"/>
        </w:rPr>
      </w:pPr>
      <w:r w:rsidRPr="009A2E5F">
        <w:rPr>
          <w:spacing w:val="-4"/>
          <w:sz w:val="28"/>
          <w:szCs w:val="28"/>
        </w:rPr>
        <w:t xml:space="preserve">1. </w:t>
      </w:r>
      <w:proofErr w:type="spellStart"/>
      <w:r w:rsidRPr="009A2E5F">
        <w:rPr>
          <w:spacing w:val="-4"/>
          <w:sz w:val="28"/>
          <w:szCs w:val="28"/>
        </w:rPr>
        <w:t>Đối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với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nội</w:t>
      </w:r>
      <w:proofErr w:type="spellEnd"/>
      <w:r w:rsidRPr="009A2E5F">
        <w:rPr>
          <w:spacing w:val="-4"/>
          <w:sz w:val="28"/>
          <w:szCs w:val="28"/>
        </w:rPr>
        <w:t xml:space="preserve"> dung </w:t>
      </w:r>
      <w:proofErr w:type="spellStart"/>
      <w:r w:rsidRPr="009A2E5F">
        <w:rPr>
          <w:spacing w:val="-4"/>
          <w:sz w:val="28"/>
          <w:szCs w:val="28"/>
        </w:rPr>
        <w:t>kiến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nghị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Chính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phủ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tháo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gỡ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khó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khăn</w:t>
      </w:r>
      <w:proofErr w:type="spellEnd"/>
      <w:r w:rsidRPr="009A2E5F">
        <w:rPr>
          <w:spacing w:val="-4"/>
          <w:sz w:val="28"/>
          <w:szCs w:val="28"/>
        </w:rPr>
        <w:t xml:space="preserve">, </w:t>
      </w:r>
      <w:proofErr w:type="spellStart"/>
      <w:r w:rsidRPr="009A2E5F">
        <w:rPr>
          <w:spacing w:val="-4"/>
          <w:sz w:val="28"/>
          <w:szCs w:val="28"/>
        </w:rPr>
        <w:t>vướng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mắc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đối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với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các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Công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ty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lâm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nghiệp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trên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địa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bàn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tỉnh</w:t>
      </w:r>
      <w:proofErr w:type="spellEnd"/>
      <w:r w:rsidRPr="009A2E5F">
        <w:rPr>
          <w:spacing w:val="-4"/>
          <w:sz w:val="28"/>
          <w:szCs w:val="28"/>
        </w:rPr>
        <w:t xml:space="preserve">, </w:t>
      </w:r>
      <w:proofErr w:type="spellStart"/>
      <w:r w:rsidRPr="009A2E5F">
        <w:rPr>
          <w:spacing w:val="-4"/>
          <w:sz w:val="28"/>
          <w:szCs w:val="28"/>
        </w:rPr>
        <w:t>hiện</w:t>
      </w:r>
      <w:proofErr w:type="spellEnd"/>
      <w:r w:rsidRPr="009A2E5F">
        <w:rPr>
          <w:spacing w:val="-4"/>
          <w:sz w:val="28"/>
          <w:szCs w:val="28"/>
        </w:rPr>
        <w:t xml:space="preserve"> nay, UBND </w:t>
      </w:r>
      <w:proofErr w:type="spellStart"/>
      <w:r w:rsidRPr="009A2E5F">
        <w:rPr>
          <w:spacing w:val="-4"/>
          <w:sz w:val="28"/>
          <w:szCs w:val="28"/>
        </w:rPr>
        <w:t>tỉnh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đã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có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nhiều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Văn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bản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báo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cáo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Trung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ương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đối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với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nội</w:t>
      </w:r>
      <w:proofErr w:type="spellEnd"/>
      <w:r w:rsidRPr="009A2E5F">
        <w:rPr>
          <w:spacing w:val="-4"/>
          <w:sz w:val="28"/>
          <w:szCs w:val="28"/>
        </w:rPr>
        <w:t xml:space="preserve"> dung </w:t>
      </w:r>
      <w:proofErr w:type="spellStart"/>
      <w:r w:rsidRPr="009A2E5F">
        <w:rPr>
          <w:spacing w:val="-4"/>
          <w:sz w:val="28"/>
          <w:szCs w:val="28"/>
        </w:rPr>
        <w:t>nêu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trên</w:t>
      </w:r>
      <w:proofErr w:type="spellEnd"/>
      <w:r w:rsidRPr="009A2E5F">
        <w:rPr>
          <w:spacing w:val="-4"/>
          <w:sz w:val="28"/>
          <w:szCs w:val="28"/>
        </w:rPr>
        <w:t xml:space="preserve">, do </w:t>
      </w:r>
      <w:proofErr w:type="spellStart"/>
      <w:r w:rsidRPr="009A2E5F">
        <w:rPr>
          <w:spacing w:val="-4"/>
          <w:sz w:val="28"/>
          <w:szCs w:val="28"/>
        </w:rPr>
        <w:t>đó</w:t>
      </w:r>
      <w:proofErr w:type="spellEnd"/>
      <w:r w:rsidRPr="009A2E5F">
        <w:rPr>
          <w:spacing w:val="-4"/>
          <w:sz w:val="28"/>
          <w:szCs w:val="28"/>
        </w:rPr>
        <w:t xml:space="preserve">, </w:t>
      </w:r>
      <w:proofErr w:type="spellStart"/>
      <w:r w:rsidRPr="009A2E5F">
        <w:rPr>
          <w:spacing w:val="-4"/>
          <w:sz w:val="28"/>
          <w:szCs w:val="28"/>
        </w:rPr>
        <w:t>sau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khi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có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chỉ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đạo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của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cấp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có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thẩm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quyền</w:t>
      </w:r>
      <w:proofErr w:type="spellEnd"/>
      <w:r w:rsidRPr="009A2E5F">
        <w:rPr>
          <w:spacing w:val="-4"/>
          <w:sz w:val="28"/>
          <w:szCs w:val="28"/>
        </w:rPr>
        <w:t xml:space="preserve">, UBND </w:t>
      </w:r>
      <w:proofErr w:type="spellStart"/>
      <w:r w:rsidRPr="009A2E5F">
        <w:rPr>
          <w:spacing w:val="-4"/>
          <w:sz w:val="28"/>
          <w:szCs w:val="28"/>
        </w:rPr>
        <w:t>tỉnh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sẽ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có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chỉ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đạo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cụ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thể</w:t>
      </w:r>
      <w:proofErr w:type="spellEnd"/>
      <w:r w:rsidRPr="009A2E5F">
        <w:rPr>
          <w:spacing w:val="-4"/>
          <w:sz w:val="28"/>
          <w:szCs w:val="28"/>
        </w:rPr>
        <w:t>.</w:t>
      </w:r>
    </w:p>
    <w:p w14:paraId="3A47A8D2" w14:textId="5BEEF425" w:rsidR="00C718BC" w:rsidRPr="009A2E5F" w:rsidRDefault="00C718BC" w:rsidP="00B86B7D">
      <w:pPr>
        <w:spacing w:before="120"/>
        <w:ind w:firstLine="709"/>
        <w:jc w:val="both"/>
        <w:rPr>
          <w:bCs/>
          <w:spacing w:val="-4"/>
          <w:sz w:val="28"/>
          <w:szCs w:val="28"/>
        </w:rPr>
      </w:pPr>
      <w:r w:rsidRPr="009A2E5F">
        <w:rPr>
          <w:spacing w:val="-4"/>
          <w:sz w:val="28"/>
          <w:szCs w:val="28"/>
        </w:rPr>
        <w:t xml:space="preserve">2. </w:t>
      </w:r>
      <w:proofErr w:type="spellStart"/>
      <w:r w:rsidRPr="009A2E5F">
        <w:rPr>
          <w:spacing w:val="-4"/>
          <w:sz w:val="28"/>
          <w:szCs w:val="28"/>
        </w:rPr>
        <w:t>Giao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Văn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phòng</w:t>
      </w:r>
      <w:proofErr w:type="spellEnd"/>
      <w:r w:rsidRPr="009A2E5F">
        <w:rPr>
          <w:spacing w:val="-4"/>
          <w:sz w:val="28"/>
          <w:szCs w:val="28"/>
        </w:rPr>
        <w:t xml:space="preserve"> UBND </w:t>
      </w:r>
      <w:proofErr w:type="spellStart"/>
      <w:r w:rsidRPr="009A2E5F">
        <w:rPr>
          <w:spacing w:val="-4"/>
          <w:sz w:val="28"/>
          <w:szCs w:val="28"/>
        </w:rPr>
        <w:t>tỉnh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chỉ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đạo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Trung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tâm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công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nghệ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thông</w:t>
      </w:r>
      <w:proofErr w:type="spellEnd"/>
      <w:r w:rsidRPr="009A2E5F">
        <w:rPr>
          <w:spacing w:val="-4"/>
          <w:sz w:val="28"/>
          <w:szCs w:val="28"/>
        </w:rPr>
        <w:t xml:space="preserve"> tin </w:t>
      </w:r>
      <w:proofErr w:type="spellStart"/>
      <w:r w:rsidRPr="009A2E5F">
        <w:rPr>
          <w:spacing w:val="-4"/>
          <w:sz w:val="28"/>
          <w:szCs w:val="28"/>
        </w:rPr>
        <w:t>và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Cổng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thông</w:t>
      </w:r>
      <w:proofErr w:type="spellEnd"/>
      <w:r w:rsidRPr="009A2E5F">
        <w:rPr>
          <w:spacing w:val="-4"/>
          <w:sz w:val="28"/>
          <w:szCs w:val="28"/>
        </w:rPr>
        <w:t xml:space="preserve"> tin </w:t>
      </w:r>
      <w:proofErr w:type="spellStart"/>
      <w:r w:rsidRPr="009A2E5F">
        <w:rPr>
          <w:spacing w:val="-4"/>
          <w:sz w:val="28"/>
          <w:szCs w:val="28"/>
        </w:rPr>
        <w:t>điện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tử</w:t>
      </w:r>
      <w:proofErr w:type="spellEnd"/>
      <w:r w:rsidRPr="009A2E5F">
        <w:rPr>
          <w:spacing w:val="-4"/>
          <w:sz w:val="28"/>
          <w:szCs w:val="28"/>
        </w:rPr>
        <w:t xml:space="preserve"> </w:t>
      </w:r>
      <w:proofErr w:type="spellStart"/>
      <w:r w:rsidRPr="009A2E5F">
        <w:rPr>
          <w:spacing w:val="-4"/>
          <w:sz w:val="28"/>
          <w:szCs w:val="28"/>
        </w:rPr>
        <w:t>tỉnh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thực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hiện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công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khai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thông</w:t>
      </w:r>
      <w:proofErr w:type="spellEnd"/>
      <w:r w:rsidR="009A2E5F" w:rsidRPr="009A2E5F">
        <w:rPr>
          <w:sz w:val="28"/>
          <w:szCs w:val="28"/>
        </w:rPr>
        <w:t xml:space="preserve"> tin </w:t>
      </w:r>
      <w:proofErr w:type="spellStart"/>
      <w:r w:rsidR="009A2E5F" w:rsidRPr="009A2E5F">
        <w:rPr>
          <w:sz w:val="28"/>
          <w:szCs w:val="28"/>
        </w:rPr>
        <w:t>tài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chính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theo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quy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định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tại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Điều</w:t>
      </w:r>
      <w:proofErr w:type="spellEnd"/>
      <w:r w:rsidR="009A2E5F" w:rsidRPr="009A2E5F">
        <w:rPr>
          <w:sz w:val="28"/>
          <w:szCs w:val="28"/>
        </w:rPr>
        <w:t xml:space="preserve"> 16 </w:t>
      </w:r>
      <w:proofErr w:type="spellStart"/>
      <w:r w:rsidR="009A2E5F" w:rsidRPr="009A2E5F">
        <w:rPr>
          <w:sz w:val="28"/>
          <w:szCs w:val="28"/>
        </w:rPr>
        <w:t>Thông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tư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số</w:t>
      </w:r>
      <w:proofErr w:type="spellEnd"/>
      <w:r w:rsidR="009A2E5F" w:rsidRPr="009A2E5F">
        <w:rPr>
          <w:sz w:val="28"/>
          <w:szCs w:val="28"/>
        </w:rPr>
        <w:t xml:space="preserve"> 200/2015/TT-BTC </w:t>
      </w:r>
      <w:proofErr w:type="spellStart"/>
      <w:r w:rsidR="009A2E5F" w:rsidRPr="009A2E5F">
        <w:rPr>
          <w:sz w:val="28"/>
          <w:szCs w:val="28"/>
        </w:rPr>
        <w:t>ngày</w:t>
      </w:r>
      <w:proofErr w:type="spellEnd"/>
      <w:r w:rsidR="009A2E5F" w:rsidRPr="009A2E5F">
        <w:rPr>
          <w:sz w:val="28"/>
          <w:szCs w:val="28"/>
        </w:rPr>
        <w:t xml:space="preserve"> 15/12/2015 </w:t>
      </w:r>
      <w:proofErr w:type="spellStart"/>
      <w:r w:rsidR="009A2E5F" w:rsidRPr="009A2E5F">
        <w:rPr>
          <w:sz w:val="28"/>
          <w:szCs w:val="28"/>
        </w:rPr>
        <w:t>của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Bộ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Tài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chính</w:t>
      </w:r>
      <w:proofErr w:type="spellEnd"/>
      <w:r w:rsidR="009A2E5F" w:rsidRPr="009A2E5F">
        <w:rPr>
          <w:sz w:val="28"/>
          <w:szCs w:val="28"/>
        </w:rPr>
        <w:t>,</w:t>
      </w:r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đối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với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nội</w:t>
      </w:r>
      <w:proofErr w:type="spellEnd"/>
      <w:r w:rsidR="009A2E5F" w:rsidRPr="009A2E5F">
        <w:rPr>
          <w:sz w:val="28"/>
          <w:szCs w:val="28"/>
        </w:rPr>
        <w:t xml:space="preserve"> dung </w:t>
      </w:r>
      <w:proofErr w:type="spellStart"/>
      <w:r w:rsidR="009A2E5F" w:rsidRPr="009A2E5F">
        <w:rPr>
          <w:sz w:val="28"/>
          <w:szCs w:val="28"/>
        </w:rPr>
        <w:t>tại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P</w:t>
      </w:r>
      <w:r w:rsidR="009A2E5F" w:rsidRPr="009A2E5F">
        <w:rPr>
          <w:sz w:val="28"/>
          <w:szCs w:val="28"/>
        </w:rPr>
        <w:t>hụ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lục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số</w:t>
      </w:r>
      <w:proofErr w:type="spellEnd"/>
      <w:r w:rsidR="009A2E5F" w:rsidRPr="009A2E5F">
        <w:rPr>
          <w:sz w:val="28"/>
          <w:szCs w:val="28"/>
        </w:rPr>
        <w:t xml:space="preserve"> 06B </w:t>
      </w:r>
      <w:proofErr w:type="spellStart"/>
      <w:r w:rsidR="009A2E5F" w:rsidRPr="009A2E5F">
        <w:rPr>
          <w:sz w:val="28"/>
          <w:szCs w:val="28"/>
        </w:rPr>
        <w:t>và</w:t>
      </w:r>
      <w:proofErr w:type="spellEnd"/>
      <w:r w:rsidR="009A2E5F" w:rsidRPr="009A2E5F">
        <w:rPr>
          <w:sz w:val="28"/>
          <w:szCs w:val="28"/>
        </w:rPr>
        <w:t xml:space="preserve"> 06C </w:t>
      </w:r>
      <w:proofErr w:type="spellStart"/>
      <w:r w:rsidR="009A2E5F" w:rsidRPr="009A2E5F">
        <w:rPr>
          <w:sz w:val="28"/>
          <w:szCs w:val="28"/>
        </w:rPr>
        <w:t>kèm</w:t>
      </w:r>
      <w:proofErr w:type="spellEnd"/>
      <w:r w:rsidR="009A2E5F" w:rsidRPr="009A2E5F">
        <w:rPr>
          <w:sz w:val="28"/>
          <w:szCs w:val="28"/>
        </w:rPr>
        <w:t xml:space="preserve"> </w:t>
      </w:r>
      <w:proofErr w:type="spellStart"/>
      <w:r w:rsidR="009A2E5F" w:rsidRPr="009A2E5F">
        <w:rPr>
          <w:sz w:val="28"/>
          <w:szCs w:val="28"/>
        </w:rPr>
        <w:t>theo.</w:t>
      </w:r>
      <w:proofErr w:type="spellEnd"/>
    </w:p>
    <w:p w14:paraId="1E3C08C0" w14:textId="4294594D" w:rsidR="00A66487" w:rsidRPr="009A2E5F" w:rsidRDefault="00A66487" w:rsidP="00D70134">
      <w:pPr>
        <w:spacing w:before="120"/>
        <w:ind w:firstLine="709"/>
        <w:jc w:val="both"/>
        <w:rPr>
          <w:spacing w:val="-4"/>
          <w:sz w:val="28"/>
          <w:szCs w:val="28"/>
        </w:rPr>
      </w:pPr>
      <w:proofErr w:type="spellStart"/>
      <w:r w:rsidRPr="009A2E5F">
        <w:rPr>
          <w:sz w:val="28"/>
          <w:szCs w:val="28"/>
        </w:rPr>
        <w:t>Nh</w:t>
      </w:r>
      <w:r w:rsidRPr="009A2E5F">
        <w:rPr>
          <w:rFonts w:cs="Arial"/>
          <w:sz w:val="28"/>
          <w:szCs w:val="28"/>
        </w:rPr>
        <w:t>ậ</w:t>
      </w:r>
      <w:r w:rsidRPr="009A2E5F">
        <w:rPr>
          <w:rFonts w:cs=".VnTime"/>
          <w:sz w:val="28"/>
          <w:szCs w:val="28"/>
        </w:rPr>
        <w:t>n</w:t>
      </w:r>
      <w:proofErr w:type="spellEnd"/>
      <w:r w:rsidRPr="009A2E5F">
        <w:rPr>
          <w:rFonts w:cs=".VnTime"/>
          <w:sz w:val="28"/>
          <w:szCs w:val="28"/>
        </w:rPr>
        <w:t xml:space="preserve"> </w:t>
      </w:r>
      <w:proofErr w:type="spellStart"/>
      <w:r w:rsidRPr="009A2E5F">
        <w:rPr>
          <w:rFonts w:cs="Arial"/>
          <w:sz w:val="28"/>
          <w:szCs w:val="28"/>
        </w:rPr>
        <w:t>đượ</w:t>
      </w:r>
      <w:r w:rsidRPr="009A2E5F">
        <w:rPr>
          <w:rFonts w:cs=".VnTime"/>
          <w:sz w:val="28"/>
          <w:szCs w:val="28"/>
        </w:rPr>
        <w:t>c</w:t>
      </w:r>
      <w:proofErr w:type="spellEnd"/>
      <w:r w:rsidRPr="009A2E5F">
        <w:rPr>
          <w:rFonts w:cs=".VnTime"/>
          <w:sz w:val="28"/>
          <w:szCs w:val="28"/>
        </w:rPr>
        <w:t xml:space="preserve"> </w:t>
      </w:r>
      <w:proofErr w:type="spellStart"/>
      <w:r w:rsidRPr="009A2E5F">
        <w:rPr>
          <w:rFonts w:cs=".VnTime"/>
          <w:sz w:val="28"/>
          <w:szCs w:val="28"/>
        </w:rPr>
        <w:t>Công</w:t>
      </w:r>
      <w:proofErr w:type="spellEnd"/>
      <w:r w:rsidRPr="009A2E5F">
        <w:rPr>
          <w:rFonts w:cs=".VnTime"/>
          <w:sz w:val="28"/>
          <w:szCs w:val="28"/>
        </w:rPr>
        <w:t xml:space="preserve"> </w:t>
      </w:r>
      <w:proofErr w:type="spellStart"/>
      <w:r w:rsidRPr="009A2E5F">
        <w:rPr>
          <w:rFonts w:cs=".VnTime"/>
          <w:sz w:val="28"/>
          <w:szCs w:val="28"/>
        </w:rPr>
        <w:t>v</w:t>
      </w:r>
      <w:r w:rsidRPr="009A2E5F">
        <w:rPr>
          <w:rFonts w:cs="Arial"/>
          <w:sz w:val="28"/>
          <w:szCs w:val="28"/>
        </w:rPr>
        <w:t>ă</w:t>
      </w:r>
      <w:r w:rsidRPr="009A2E5F">
        <w:rPr>
          <w:rFonts w:cs=".VnTime"/>
          <w:sz w:val="28"/>
          <w:szCs w:val="28"/>
        </w:rPr>
        <w:t>n</w:t>
      </w:r>
      <w:proofErr w:type="spellEnd"/>
      <w:r w:rsidRPr="009A2E5F">
        <w:rPr>
          <w:rFonts w:cs=".VnTime"/>
          <w:sz w:val="28"/>
          <w:szCs w:val="28"/>
        </w:rPr>
        <w:t xml:space="preserve"> </w:t>
      </w:r>
      <w:proofErr w:type="spellStart"/>
      <w:r w:rsidRPr="009A2E5F">
        <w:rPr>
          <w:rFonts w:cs=".VnTime"/>
          <w:sz w:val="28"/>
          <w:szCs w:val="28"/>
        </w:rPr>
        <w:t>này</w:t>
      </w:r>
      <w:proofErr w:type="spellEnd"/>
      <w:r w:rsidRPr="009A2E5F">
        <w:rPr>
          <w:rFonts w:cs=".VnTime"/>
          <w:sz w:val="28"/>
          <w:szCs w:val="28"/>
        </w:rPr>
        <w:t xml:space="preserve">, </w:t>
      </w:r>
      <w:proofErr w:type="spellStart"/>
      <w:r w:rsidR="00B50C16" w:rsidRPr="009A2E5F">
        <w:rPr>
          <w:sz w:val="28"/>
          <w:szCs w:val="28"/>
        </w:rPr>
        <w:t>Thủ</w:t>
      </w:r>
      <w:proofErr w:type="spellEnd"/>
      <w:r w:rsidR="00B50C16" w:rsidRPr="009A2E5F">
        <w:rPr>
          <w:sz w:val="28"/>
          <w:szCs w:val="28"/>
        </w:rPr>
        <w:t xml:space="preserve"> </w:t>
      </w:r>
      <w:proofErr w:type="spellStart"/>
      <w:r w:rsidR="00B50C16" w:rsidRPr="009A2E5F">
        <w:rPr>
          <w:sz w:val="28"/>
          <w:szCs w:val="28"/>
        </w:rPr>
        <w:t>trưởng</w:t>
      </w:r>
      <w:proofErr w:type="spellEnd"/>
      <w:r w:rsidR="00542218" w:rsidRPr="009A2E5F">
        <w:rPr>
          <w:sz w:val="28"/>
          <w:szCs w:val="28"/>
        </w:rPr>
        <w:t xml:space="preserve"> </w:t>
      </w:r>
      <w:proofErr w:type="spellStart"/>
      <w:r w:rsidR="00542218" w:rsidRPr="009A2E5F">
        <w:rPr>
          <w:sz w:val="28"/>
          <w:szCs w:val="28"/>
        </w:rPr>
        <w:t>các</w:t>
      </w:r>
      <w:proofErr w:type="spellEnd"/>
      <w:r w:rsidR="00542218" w:rsidRPr="009A2E5F">
        <w:rPr>
          <w:sz w:val="28"/>
          <w:szCs w:val="28"/>
        </w:rPr>
        <w:t xml:space="preserve"> </w:t>
      </w:r>
      <w:proofErr w:type="spellStart"/>
      <w:r w:rsidR="00542218" w:rsidRPr="009A2E5F">
        <w:rPr>
          <w:sz w:val="28"/>
          <w:szCs w:val="28"/>
        </w:rPr>
        <w:t>đơn</w:t>
      </w:r>
      <w:proofErr w:type="spellEnd"/>
      <w:r w:rsidR="00542218" w:rsidRPr="009A2E5F">
        <w:rPr>
          <w:sz w:val="28"/>
          <w:szCs w:val="28"/>
        </w:rPr>
        <w:t xml:space="preserve"> </w:t>
      </w:r>
      <w:proofErr w:type="spellStart"/>
      <w:r w:rsidR="00542218" w:rsidRPr="009A2E5F">
        <w:rPr>
          <w:sz w:val="28"/>
          <w:szCs w:val="28"/>
        </w:rPr>
        <w:t>vị</w:t>
      </w:r>
      <w:proofErr w:type="spellEnd"/>
      <w:r w:rsidR="00542218" w:rsidRPr="009A2E5F">
        <w:rPr>
          <w:sz w:val="28"/>
          <w:szCs w:val="28"/>
        </w:rPr>
        <w:t xml:space="preserve"> </w:t>
      </w:r>
      <w:proofErr w:type="spellStart"/>
      <w:r w:rsidR="00542218" w:rsidRPr="009A2E5F">
        <w:rPr>
          <w:sz w:val="28"/>
          <w:szCs w:val="28"/>
        </w:rPr>
        <w:t>liên</w:t>
      </w:r>
      <w:proofErr w:type="spellEnd"/>
      <w:r w:rsidR="00542218" w:rsidRPr="009A2E5F">
        <w:rPr>
          <w:sz w:val="28"/>
          <w:szCs w:val="28"/>
        </w:rPr>
        <w:t xml:space="preserve"> </w:t>
      </w:r>
      <w:proofErr w:type="spellStart"/>
      <w:r w:rsidR="00542218" w:rsidRPr="009A2E5F">
        <w:rPr>
          <w:sz w:val="28"/>
          <w:szCs w:val="28"/>
        </w:rPr>
        <w:t>quan</w:t>
      </w:r>
      <w:proofErr w:type="spellEnd"/>
      <w:r w:rsidR="00542218"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triển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khai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thực</w:t>
      </w:r>
      <w:proofErr w:type="spellEnd"/>
      <w:r w:rsidRPr="009A2E5F">
        <w:rPr>
          <w:sz w:val="28"/>
          <w:szCs w:val="28"/>
        </w:rPr>
        <w:t xml:space="preserve"> </w:t>
      </w:r>
      <w:proofErr w:type="spellStart"/>
      <w:r w:rsidRPr="009A2E5F">
        <w:rPr>
          <w:sz w:val="28"/>
          <w:szCs w:val="28"/>
        </w:rPr>
        <w:t>hiện</w:t>
      </w:r>
      <w:proofErr w:type="spellEnd"/>
      <w:proofErr w:type="gramStart"/>
      <w:r w:rsidR="00833DB3" w:rsidRPr="009A2E5F">
        <w:rPr>
          <w:i/>
          <w:sz w:val="28"/>
          <w:szCs w:val="28"/>
        </w:rPr>
        <w:t>./</w:t>
      </w:r>
      <w:proofErr w:type="gramEnd"/>
      <w:r w:rsidR="00833DB3" w:rsidRPr="009A2E5F">
        <w:rPr>
          <w:i/>
          <w:sz w:val="28"/>
          <w:szCs w:val="28"/>
        </w:rPr>
        <w:t>.</w:t>
      </w:r>
    </w:p>
    <w:p w14:paraId="6FB23756" w14:textId="77777777" w:rsidR="00E74DB9" w:rsidRPr="00B50C16" w:rsidRDefault="00E74DB9" w:rsidP="00A66487">
      <w:pPr>
        <w:spacing w:before="1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3917"/>
      </w:tblGrid>
      <w:tr w:rsidR="000331FE" w:rsidRPr="005D799D" w14:paraId="20AF461B" w14:textId="77777777" w:rsidTr="000E7886">
        <w:trPr>
          <w:trHeight w:val="2552"/>
        </w:trPr>
        <w:tc>
          <w:tcPr>
            <w:tcW w:w="4678" w:type="dxa"/>
            <w:shd w:val="clear" w:color="auto" w:fill="auto"/>
          </w:tcPr>
          <w:p w14:paraId="2301D78E" w14:textId="71822A5B" w:rsidR="00505E5D" w:rsidRPr="00505E5D" w:rsidRDefault="00295DBC" w:rsidP="00505E5D">
            <w:pPr>
              <w:pStyle w:val="abc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proofErr w:type="spellStart"/>
            <w:r w:rsidRPr="00505E5D">
              <w:rPr>
                <w:rFonts w:ascii="Times New Roman" w:hAnsi="Times New Roman"/>
                <w:b/>
                <w:i/>
                <w:sz w:val="24"/>
              </w:rPr>
              <w:t>Nơi</w:t>
            </w:r>
            <w:proofErr w:type="spellEnd"/>
            <w:r w:rsidRPr="00505E5D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505E5D">
              <w:rPr>
                <w:rFonts w:ascii="Times New Roman" w:hAnsi="Times New Roman"/>
                <w:b/>
                <w:i/>
                <w:sz w:val="24"/>
              </w:rPr>
              <w:t>nhận</w:t>
            </w:r>
            <w:proofErr w:type="spellEnd"/>
            <w:r w:rsidRPr="00505E5D">
              <w:rPr>
                <w:rFonts w:ascii="Times New Roman" w:hAnsi="Times New Roman"/>
                <w:b/>
                <w:i/>
                <w:sz w:val="24"/>
              </w:rPr>
              <w:t>:</w:t>
            </w:r>
          </w:p>
          <w:p w14:paraId="18B71910" w14:textId="477F6F62" w:rsidR="00D74CDF" w:rsidRDefault="006143CA" w:rsidP="00D74CDF">
            <w:pPr>
              <w:ind w:right="-289" w:firstLine="32"/>
              <w:rPr>
                <w:bCs/>
                <w:sz w:val="22"/>
                <w:szCs w:val="22"/>
              </w:rPr>
            </w:pPr>
            <w:r w:rsidRPr="00542218">
              <w:rPr>
                <w:bCs/>
                <w:sz w:val="22"/>
                <w:szCs w:val="22"/>
              </w:rPr>
              <w:t xml:space="preserve">- </w:t>
            </w:r>
            <w:proofErr w:type="spellStart"/>
            <w:r w:rsidRPr="00542218">
              <w:rPr>
                <w:bCs/>
                <w:sz w:val="22"/>
                <w:szCs w:val="22"/>
              </w:rPr>
              <w:t>Như</w:t>
            </w:r>
            <w:proofErr w:type="spellEnd"/>
            <w:r w:rsidRPr="0054221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42218">
              <w:rPr>
                <w:bCs/>
                <w:sz w:val="22"/>
                <w:szCs w:val="22"/>
              </w:rPr>
              <w:t>trên</w:t>
            </w:r>
            <w:proofErr w:type="spellEnd"/>
            <w:r w:rsidRPr="00542218">
              <w:rPr>
                <w:bCs/>
                <w:sz w:val="22"/>
                <w:szCs w:val="22"/>
              </w:rPr>
              <w:t>;</w:t>
            </w:r>
          </w:p>
          <w:p w14:paraId="43493050" w14:textId="5905943F" w:rsidR="006143CA" w:rsidRDefault="006143CA" w:rsidP="006143CA">
            <w:pPr>
              <w:ind w:right="-289" w:firstLine="32"/>
              <w:rPr>
                <w:bCs/>
                <w:sz w:val="22"/>
                <w:szCs w:val="22"/>
              </w:rPr>
            </w:pPr>
            <w:r w:rsidRPr="00542218">
              <w:rPr>
                <w:bCs/>
                <w:sz w:val="22"/>
                <w:szCs w:val="22"/>
              </w:rPr>
              <w:t>- CT,</w:t>
            </w:r>
            <w:r w:rsidR="00166C04" w:rsidRPr="0054221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C12BD" w:rsidRPr="00542218">
              <w:rPr>
                <w:bCs/>
                <w:sz w:val="22"/>
                <w:szCs w:val="22"/>
              </w:rPr>
              <w:t>các</w:t>
            </w:r>
            <w:proofErr w:type="spellEnd"/>
            <w:r w:rsidR="006C12BD" w:rsidRPr="00542218">
              <w:rPr>
                <w:bCs/>
                <w:sz w:val="22"/>
                <w:szCs w:val="22"/>
              </w:rPr>
              <w:t xml:space="preserve"> </w:t>
            </w:r>
            <w:r w:rsidRPr="00542218">
              <w:rPr>
                <w:bCs/>
                <w:sz w:val="22"/>
                <w:szCs w:val="22"/>
              </w:rPr>
              <w:t xml:space="preserve">PCT UBND </w:t>
            </w:r>
            <w:proofErr w:type="spellStart"/>
            <w:r w:rsidRPr="00542218">
              <w:rPr>
                <w:bCs/>
                <w:sz w:val="22"/>
                <w:szCs w:val="22"/>
              </w:rPr>
              <w:t>tỉnh</w:t>
            </w:r>
            <w:proofErr w:type="spellEnd"/>
            <w:r w:rsidRPr="00542218">
              <w:rPr>
                <w:bCs/>
                <w:sz w:val="22"/>
                <w:szCs w:val="22"/>
              </w:rPr>
              <w:t>;</w:t>
            </w:r>
          </w:p>
          <w:p w14:paraId="69CF3B10" w14:textId="539C5F6C" w:rsidR="00D30F56" w:rsidRDefault="006143CA" w:rsidP="005D799D">
            <w:pPr>
              <w:ind w:right="-289" w:firstLine="32"/>
              <w:rPr>
                <w:bCs/>
                <w:sz w:val="22"/>
                <w:szCs w:val="22"/>
              </w:rPr>
            </w:pPr>
            <w:r w:rsidRPr="00542218">
              <w:rPr>
                <w:bCs/>
                <w:sz w:val="22"/>
                <w:szCs w:val="22"/>
              </w:rPr>
              <w:t>- CVP</w:t>
            </w:r>
            <w:r w:rsidRPr="00D465ED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6C12BD" w:rsidRPr="00D465ED">
              <w:rPr>
                <w:bCs/>
                <w:sz w:val="22"/>
                <w:szCs w:val="22"/>
              </w:rPr>
              <w:t>các</w:t>
            </w:r>
            <w:proofErr w:type="spellEnd"/>
            <w:r w:rsidRPr="00D465ED">
              <w:rPr>
                <w:bCs/>
                <w:sz w:val="22"/>
                <w:szCs w:val="22"/>
              </w:rPr>
              <w:t xml:space="preserve"> PCVP UBND </w:t>
            </w:r>
            <w:proofErr w:type="spellStart"/>
            <w:r w:rsidRPr="00D465ED">
              <w:rPr>
                <w:bCs/>
                <w:sz w:val="22"/>
                <w:szCs w:val="22"/>
              </w:rPr>
              <w:t>tỉnh</w:t>
            </w:r>
            <w:proofErr w:type="spellEnd"/>
            <w:r w:rsidRPr="00D465ED">
              <w:rPr>
                <w:bCs/>
                <w:sz w:val="22"/>
                <w:szCs w:val="22"/>
              </w:rPr>
              <w:t>;</w:t>
            </w:r>
          </w:p>
          <w:p w14:paraId="4ACF6885" w14:textId="21D7AB84" w:rsidR="00505E5D" w:rsidRPr="00D74CDF" w:rsidRDefault="006A17F3" w:rsidP="00A66487">
            <w:pPr>
              <w:ind w:right="-289" w:firstLine="32"/>
              <w:rPr>
                <w:bCs/>
                <w:sz w:val="22"/>
                <w:szCs w:val="22"/>
              </w:rPr>
            </w:pPr>
            <w:r w:rsidRPr="00505E5D">
              <w:rPr>
                <w:sz w:val="22"/>
                <w:szCs w:val="22"/>
              </w:rPr>
              <w:t xml:space="preserve">- </w:t>
            </w:r>
            <w:proofErr w:type="spellStart"/>
            <w:r w:rsidRPr="00505E5D">
              <w:rPr>
                <w:sz w:val="22"/>
                <w:szCs w:val="22"/>
              </w:rPr>
              <w:t>Lưu</w:t>
            </w:r>
            <w:proofErr w:type="spellEnd"/>
            <w:r w:rsidRPr="00505E5D">
              <w:rPr>
                <w:sz w:val="22"/>
                <w:szCs w:val="22"/>
              </w:rPr>
              <w:t>:</w:t>
            </w:r>
            <w:r w:rsidR="00CD40C2">
              <w:rPr>
                <w:sz w:val="22"/>
                <w:szCs w:val="22"/>
              </w:rPr>
              <w:t xml:space="preserve"> VT,</w:t>
            </w:r>
            <w:r w:rsidR="005D799D">
              <w:rPr>
                <w:sz w:val="22"/>
                <w:szCs w:val="22"/>
              </w:rPr>
              <w:t xml:space="preserve"> </w:t>
            </w:r>
            <w:r w:rsidR="00542218">
              <w:rPr>
                <w:sz w:val="22"/>
                <w:szCs w:val="22"/>
              </w:rPr>
              <w:t>KT</w:t>
            </w:r>
            <w:r w:rsidR="00644895">
              <w:rPr>
                <w:sz w:val="22"/>
                <w:szCs w:val="22"/>
              </w:rPr>
              <w:t xml:space="preserve"> </w:t>
            </w:r>
            <w:r w:rsidR="00644895" w:rsidRPr="00D30F56">
              <w:rPr>
                <w:sz w:val="18"/>
                <w:szCs w:val="18"/>
              </w:rPr>
              <w:t>(</w:t>
            </w:r>
            <w:r w:rsidR="0083379E">
              <w:rPr>
                <w:sz w:val="18"/>
                <w:szCs w:val="18"/>
              </w:rPr>
              <w:t>ThN</w:t>
            </w:r>
            <w:r w:rsidR="00D86D36">
              <w:rPr>
                <w:sz w:val="18"/>
                <w:szCs w:val="18"/>
              </w:rPr>
              <w:t>_</w:t>
            </w:r>
            <w:r w:rsidR="00F94BFF">
              <w:rPr>
                <w:sz w:val="18"/>
                <w:szCs w:val="18"/>
              </w:rPr>
              <w:t>05</w:t>
            </w:r>
            <w:r w:rsidR="002D7BD6">
              <w:rPr>
                <w:sz w:val="18"/>
                <w:szCs w:val="18"/>
              </w:rPr>
              <w:t>b</w:t>
            </w:r>
            <w:r w:rsidR="00644895" w:rsidRPr="00D30F56">
              <w:rPr>
                <w:sz w:val="18"/>
                <w:szCs w:val="18"/>
              </w:rPr>
              <w:t>)</w:t>
            </w:r>
            <w:r w:rsidR="00F0495E" w:rsidRPr="00D30F56">
              <w:rPr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11E99614" w14:textId="77777777" w:rsidR="000331FE" w:rsidRPr="00505E5D" w:rsidRDefault="000331FE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3917" w:type="dxa"/>
            <w:shd w:val="clear" w:color="auto" w:fill="auto"/>
          </w:tcPr>
          <w:p w14:paraId="492F35FC" w14:textId="0B77CB2A" w:rsidR="00FE2399" w:rsidRDefault="009A2E5F" w:rsidP="00FE2399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</w:t>
            </w:r>
            <w:r w:rsidR="006A36FF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3D652A">
              <w:rPr>
                <w:rFonts w:ascii="Times New Roman" w:hAnsi="Times New Roman"/>
                <w:b/>
                <w:szCs w:val="28"/>
              </w:rPr>
              <w:t>CHỦ TỊCH</w:t>
            </w:r>
          </w:p>
          <w:p w14:paraId="6096FB83" w14:textId="277B8B77" w:rsidR="00DF49D2" w:rsidRDefault="00DF49D2" w:rsidP="00FE2399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PHÓ </w:t>
            </w:r>
            <w:r w:rsidR="009A2E5F">
              <w:rPr>
                <w:rFonts w:ascii="Times New Roman" w:hAnsi="Times New Roman"/>
                <w:b/>
                <w:szCs w:val="28"/>
              </w:rPr>
              <w:t>CHỦ TỊCH</w:t>
            </w:r>
          </w:p>
          <w:p w14:paraId="1DA58D82" w14:textId="77777777" w:rsidR="00FE2399" w:rsidRDefault="00FE2399" w:rsidP="00FE2399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2E4729" w14:textId="77777777" w:rsidR="00713C25" w:rsidRDefault="00713C25" w:rsidP="00FE2399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E22A43E" w14:textId="77777777" w:rsidR="00542218" w:rsidRDefault="00542218" w:rsidP="00433DC4">
            <w:pPr>
              <w:pStyle w:val="abc"/>
              <w:rPr>
                <w:rFonts w:ascii="Times New Roman" w:hAnsi="Times New Roman"/>
                <w:b/>
                <w:szCs w:val="28"/>
              </w:rPr>
            </w:pPr>
          </w:p>
          <w:p w14:paraId="37A4BBC2" w14:textId="77777777" w:rsidR="000E7886" w:rsidRDefault="000E7886" w:rsidP="00433DC4">
            <w:pPr>
              <w:pStyle w:val="abc"/>
              <w:rPr>
                <w:rFonts w:ascii="Times New Roman" w:hAnsi="Times New Roman"/>
                <w:b/>
                <w:szCs w:val="28"/>
              </w:rPr>
            </w:pPr>
          </w:p>
          <w:p w14:paraId="45C3D4F2" w14:textId="77777777" w:rsidR="000E7886" w:rsidRDefault="000E7886" w:rsidP="00433DC4">
            <w:pPr>
              <w:pStyle w:val="abc"/>
              <w:rPr>
                <w:rFonts w:ascii="Times New Roman" w:hAnsi="Times New Roman"/>
                <w:b/>
                <w:szCs w:val="28"/>
              </w:rPr>
            </w:pPr>
          </w:p>
          <w:p w14:paraId="5B290258" w14:textId="77777777" w:rsidR="00136BC7" w:rsidRDefault="00136BC7" w:rsidP="00FE2399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431AC64" w14:textId="4798EA99" w:rsidR="00F66544" w:rsidRPr="004E7492" w:rsidRDefault="00542218" w:rsidP="009A2E5F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="009A2E5F">
              <w:rPr>
                <w:rFonts w:ascii="Times New Roman" w:hAnsi="Times New Roman"/>
                <w:b/>
                <w:szCs w:val="28"/>
              </w:rPr>
              <w:t>Tuấn</w:t>
            </w:r>
            <w:proofErr w:type="spellEnd"/>
            <w:r w:rsidR="009A2E5F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="009A2E5F">
              <w:rPr>
                <w:rFonts w:ascii="Times New Roman" w:hAnsi="Times New Roman"/>
                <w:b/>
                <w:szCs w:val="28"/>
              </w:rPr>
              <w:t>Hà</w:t>
            </w:r>
            <w:proofErr w:type="spellEnd"/>
          </w:p>
        </w:tc>
      </w:tr>
    </w:tbl>
    <w:p w14:paraId="7F21421C" w14:textId="1B3BC28F" w:rsidR="000331FE" w:rsidRPr="009E614B" w:rsidRDefault="000331FE" w:rsidP="00B90B6B">
      <w:pPr>
        <w:pStyle w:val="abc"/>
        <w:ind w:firstLine="720"/>
        <w:jc w:val="both"/>
        <w:rPr>
          <w:rFonts w:ascii="Times New Roman" w:hAnsi="Times New Roman"/>
        </w:rPr>
      </w:pPr>
    </w:p>
    <w:sectPr w:rsidR="000331FE" w:rsidRPr="009E614B" w:rsidSect="00A66487">
      <w:footerReference w:type="default" r:id="rId9"/>
      <w:pgSz w:w="11907" w:h="16840" w:code="9"/>
      <w:pgMar w:top="1134" w:right="1134" w:bottom="1134" w:left="1701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687B8" w14:textId="77777777" w:rsidR="00735E22" w:rsidRDefault="00735E22">
      <w:r>
        <w:separator/>
      </w:r>
    </w:p>
  </w:endnote>
  <w:endnote w:type="continuationSeparator" w:id="0">
    <w:p w14:paraId="60734A70" w14:textId="77777777" w:rsidR="00735E22" w:rsidRDefault="0073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F24A8" w14:textId="77777777" w:rsidR="00074AA5" w:rsidRPr="00B51B32" w:rsidRDefault="00074AA5" w:rsidP="000331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72573" w14:textId="77777777" w:rsidR="00735E22" w:rsidRDefault="00735E22">
      <w:r>
        <w:separator/>
      </w:r>
    </w:p>
  </w:footnote>
  <w:footnote w:type="continuationSeparator" w:id="0">
    <w:p w14:paraId="5E1124FB" w14:textId="77777777" w:rsidR="00735E22" w:rsidRDefault="0073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1280"/>
    <w:multiLevelType w:val="hybridMultilevel"/>
    <w:tmpl w:val="7CDECF1A"/>
    <w:lvl w:ilvl="0" w:tplc="EA0096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54640"/>
    <w:multiLevelType w:val="hybridMultilevel"/>
    <w:tmpl w:val="63064944"/>
    <w:lvl w:ilvl="0" w:tplc="AFDE607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0E1BBB"/>
    <w:multiLevelType w:val="hybridMultilevel"/>
    <w:tmpl w:val="78E444DA"/>
    <w:lvl w:ilvl="0" w:tplc="05144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935E30"/>
    <w:multiLevelType w:val="hybridMultilevel"/>
    <w:tmpl w:val="D7D83876"/>
    <w:lvl w:ilvl="0" w:tplc="607E37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441DA8"/>
    <w:multiLevelType w:val="hybridMultilevel"/>
    <w:tmpl w:val="0CBE3998"/>
    <w:lvl w:ilvl="0" w:tplc="62780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AC45A5"/>
    <w:multiLevelType w:val="hybridMultilevel"/>
    <w:tmpl w:val="40FECC5E"/>
    <w:lvl w:ilvl="0" w:tplc="327AC0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7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F01"/>
    <w:rsid w:val="00000087"/>
    <w:rsid w:val="00000290"/>
    <w:rsid w:val="000032EB"/>
    <w:rsid w:val="00003D54"/>
    <w:rsid w:val="00011049"/>
    <w:rsid w:val="0001370B"/>
    <w:rsid w:val="00014104"/>
    <w:rsid w:val="00014D8B"/>
    <w:rsid w:val="00015105"/>
    <w:rsid w:val="00015305"/>
    <w:rsid w:val="000161D1"/>
    <w:rsid w:val="000164E2"/>
    <w:rsid w:val="000164FA"/>
    <w:rsid w:val="00016CE0"/>
    <w:rsid w:val="00016F35"/>
    <w:rsid w:val="00020230"/>
    <w:rsid w:val="00020609"/>
    <w:rsid w:val="00020943"/>
    <w:rsid w:val="00020F5B"/>
    <w:rsid w:val="00022692"/>
    <w:rsid w:val="0002382D"/>
    <w:rsid w:val="00023FCB"/>
    <w:rsid w:val="000244F1"/>
    <w:rsid w:val="00024F38"/>
    <w:rsid w:val="00025754"/>
    <w:rsid w:val="000258A5"/>
    <w:rsid w:val="00025F19"/>
    <w:rsid w:val="00026F21"/>
    <w:rsid w:val="000331FE"/>
    <w:rsid w:val="00033239"/>
    <w:rsid w:val="00034E11"/>
    <w:rsid w:val="00035494"/>
    <w:rsid w:val="00036587"/>
    <w:rsid w:val="000368E4"/>
    <w:rsid w:val="00037FA9"/>
    <w:rsid w:val="000401C1"/>
    <w:rsid w:val="00040DEC"/>
    <w:rsid w:val="00041EDF"/>
    <w:rsid w:val="0004233D"/>
    <w:rsid w:val="000443AE"/>
    <w:rsid w:val="0004686F"/>
    <w:rsid w:val="00046A57"/>
    <w:rsid w:val="000472C9"/>
    <w:rsid w:val="00051C54"/>
    <w:rsid w:val="000525F4"/>
    <w:rsid w:val="000534FC"/>
    <w:rsid w:val="000536BC"/>
    <w:rsid w:val="0005396B"/>
    <w:rsid w:val="0005443E"/>
    <w:rsid w:val="00054D6D"/>
    <w:rsid w:val="000557CD"/>
    <w:rsid w:val="000562AE"/>
    <w:rsid w:val="00056F65"/>
    <w:rsid w:val="00060BEB"/>
    <w:rsid w:val="000648A1"/>
    <w:rsid w:val="00067AD0"/>
    <w:rsid w:val="00072549"/>
    <w:rsid w:val="00072D08"/>
    <w:rsid w:val="00072D84"/>
    <w:rsid w:val="00074AA5"/>
    <w:rsid w:val="00076BC6"/>
    <w:rsid w:val="00081156"/>
    <w:rsid w:val="0008189E"/>
    <w:rsid w:val="0008378A"/>
    <w:rsid w:val="000838A8"/>
    <w:rsid w:val="00084B71"/>
    <w:rsid w:val="0008546D"/>
    <w:rsid w:val="00085DB4"/>
    <w:rsid w:val="000863EC"/>
    <w:rsid w:val="00086C8A"/>
    <w:rsid w:val="0009113F"/>
    <w:rsid w:val="00092A3D"/>
    <w:rsid w:val="000948C3"/>
    <w:rsid w:val="00097A1A"/>
    <w:rsid w:val="000A00E1"/>
    <w:rsid w:val="000A1205"/>
    <w:rsid w:val="000A2037"/>
    <w:rsid w:val="000A203A"/>
    <w:rsid w:val="000A6698"/>
    <w:rsid w:val="000A6FE5"/>
    <w:rsid w:val="000A7FE5"/>
    <w:rsid w:val="000B00C8"/>
    <w:rsid w:val="000B1F65"/>
    <w:rsid w:val="000B35D6"/>
    <w:rsid w:val="000B593D"/>
    <w:rsid w:val="000B5D32"/>
    <w:rsid w:val="000B608A"/>
    <w:rsid w:val="000B73E1"/>
    <w:rsid w:val="000B75FC"/>
    <w:rsid w:val="000C1C74"/>
    <w:rsid w:val="000C1F12"/>
    <w:rsid w:val="000C2133"/>
    <w:rsid w:val="000C213B"/>
    <w:rsid w:val="000C21AE"/>
    <w:rsid w:val="000C31BE"/>
    <w:rsid w:val="000C4AEA"/>
    <w:rsid w:val="000C7807"/>
    <w:rsid w:val="000C7FEE"/>
    <w:rsid w:val="000D02EE"/>
    <w:rsid w:val="000D1084"/>
    <w:rsid w:val="000D20A7"/>
    <w:rsid w:val="000D2315"/>
    <w:rsid w:val="000D2981"/>
    <w:rsid w:val="000D41B5"/>
    <w:rsid w:val="000D4A00"/>
    <w:rsid w:val="000D6FEA"/>
    <w:rsid w:val="000E1899"/>
    <w:rsid w:val="000E3ACD"/>
    <w:rsid w:val="000E5E98"/>
    <w:rsid w:val="000E7886"/>
    <w:rsid w:val="000F1022"/>
    <w:rsid w:val="000F10D9"/>
    <w:rsid w:val="000F5120"/>
    <w:rsid w:val="000F5C76"/>
    <w:rsid w:val="000F66F2"/>
    <w:rsid w:val="000F7131"/>
    <w:rsid w:val="0010093E"/>
    <w:rsid w:val="00101BDC"/>
    <w:rsid w:val="00102812"/>
    <w:rsid w:val="00102849"/>
    <w:rsid w:val="001038DB"/>
    <w:rsid w:val="001039B4"/>
    <w:rsid w:val="00103C48"/>
    <w:rsid w:val="00104FF1"/>
    <w:rsid w:val="00105A1E"/>
    <w:rsid w:val="00106137"/>
    <w:rsid w:val="00107E50"/>
    <w:rsid w:val="00110355"/>
    <w:rsid w:val="00112EBD"/>
    <w:rsid w:val="00112F25"/>
    <w:rsid w:val="00117A8C"/>
    <w:rsid w:val="00117BCF"/>
    <w:rsid w:val="001205C7"/>
    <w:rsid w:val="001209B9"/>
    <w:rsid w:val="00122ECA"/>
    <w:rsid w:val="001238E0"/>
    <w:rsid w:val="00123DD5"/>
    <w:rsid w:val="00124AED"/>
    <w:rsid w:val="00125A4D"/>
    <w:rsid w:val="00126DC4"/>
    <w:rsid w:val="00127ED1"/>
    <w:rsid w:val="0013178A"/>
    <w:rsid w:val="0013199A"/>
    <w:rsid w:val="00133968"/>
    <w:rsid w:val="00135736"/>
    <w:rsid w:val="00135DAE"/>
    <w:rsid w:val="00136B98"/>
    <w:rsid w:val="00136BC7"/>
    <w:rsid w:val="0014069F"/>
    <w:rsid w:val="00140C94"/>
    <w:rsid w:val="00141AE3"/>
    <w:rsid w:val="00142E65"/>
    <w:rsid w:val="00144B8E"/>
    <w:rsid w:val="00145A80"/>
    <w:rsid w:val="00151277"/>
    <w:rsid w:val="00151C7E"/>
    <w:rsid w:val="00152B62"/>
    <w:rsid w:val="00153D09"/>
    <w:rsid w:val="00154FF9"/>
    <w:rsid w:val="0015666F"/>
    <w:rsid w:val="00161FFC"/>
    <w:rsid w:val="00162520"/>
    <w:rsid w:val="001663AC"/>
    <w:rsid w:val="00166C04"/>
    <w:rsid w:val="001670C7"/>
    <w:rsid w:val="001705D7"/>
    <w:rsid w:val="001712C3"/>
    <w:rsid w:val="00171307"/>
    <w:rsid w:val="001717F8"/>
    <w:rsid w:val="00171E72"/>
    <w:rsid w:val="00172BCC"/>
    <w:rsid w:val="00175435"/>
    <w:rsid w:val="0017649D"/>
    <w:rsid w:val="00177334"/>
    <w:rsid w:val="0017796E"/>
    <w:rsid w:val="00177EE1"/>
    <w:rsid w:val="00180EB0"/>
    <w:rsid w:val="001823C0"/>
    <w:rsid w:val="001826A8"/>
    <w:rsid w:val="001832E2"/>
    <w:rsid w:val="00184005"/>
    <w:rsid w:val="00184B20"/>
    <w:rsid w:val="00186926"/>
    <w:rsid w:val="00187A93"/>
    <w:rsid w:val="001924EA"/>
    <w:rsid w:val="001931F6"/>
    <w:rsid w:val="00193BC3"/>
    <w:rsid w:val="001949DB"/>
    <w:rsid w:val="00194ADD"/>
    <w:rsid w:val="00195136"/>
    <w:rsid w:val="001958AE"/>
    <w:rsid w:val="00195DCF"/>
    <w:rsid w:val="00196F9A"/>
    <w:rsid w:val="001A13C3"/>
    <w:rsid w:val="001A1556"/>
    <w:rsid w:val="001A2B73"/>
    <w:rsid w:val="001A345E"/>
    <w:rsid w:val="001A3FB4"/>
    <w:rsid w:val="001A437B"/>
    <w:rsid w:val="001A4831"/>
    <w:rsid w:val="001A4F17"/>
    <w:rsid w:val="001A5273"/>
    <w:rsid w:val="001A6A50"/>
    <w:rsid w:val="001A6B6F"/>
    <w:rsid w:val="001A75BC"/>
    <w:rsid w:val="001B0809"/>
    <w:rsid w:val="001B1403"/>
    <w:rsid w:val="001B1E0E"/>
    <w:rsid w:val="001B2136"/>
    <w:rsid w:val="001B37E7"/>
    <w:rsid w:val="001B40C2"/>
    <w:rsid w:val="001B4251"/>
    <w:rsid w:val="001B5F32"/>
    <w:rsid w:val="001B6830"/>
    <w:rsid w:val="001B6D08"/>
    <w:rsid w:val="001B6E55"/>
    <w:rsid w:val="001C038F"/>
    <w:rsid w:val="001C0E3C"/>
    <w:rsid w:val="001C345E"/>
    <w:rsid w:val="001C3D49"/>
    <w:rsid w:val="001C4775"/>
    <w:rsid w:val="001C56B0"/>
    <w:rsid w:val="001C7602"/>
    <w:rsid w:val="001C7D34"/>
    <w:rsid w:val="001D23E0"/>
    <w:rsid w:val="001D28CD"/>
    <w:rsid w:val="001D7D90"/>
    <w:rsid w:val="001E039F"/>
    <w:rsid w:val="001E1323"/>
    <w:rsid w:val="001E2643"/>
    <w:rsid w:val="001E2CD9"/>
    <w:rsid w:val="001E4165"/>
    <w:rsid w:val="001E579A"/>
    <w:rsid w:val="001E5CD5"/>
    <w:rsid w:val="001E702B"/>
    <w:rsid w:val="001E7D9D"/>
    <w:rsid w:val="001F0158"/>
    <w:rsid w:val="001F0729"/>
    <w:rsid w:val="001F0998"/>
    <w:rsid w:val="001F17B9"/>
    <w:rsid w:val="001F1893"/>
    <w:rsid w:val="001F1A98"/>
    <w:rsid w:val="001F2115"/>
    <w:rsid w:val="001F23F5"/>
    <w:rsid w:val="001F37D2"/>
    <w:rsid w:val="001F4446"/>
    <w:rsid w:val="001F526E"/>
    <w:rsid w:val="0020014F"/>
    <w:rsid w:val="00200B46"/>
    <w:rsid w:val="00200D18"/>
    <w:rsid w:val="00202C32"/>
    <w:rsid w:val="002033AA"/>
    <w:rsid w:val="0020441B"/>
    <w:rsid w:val="0020472E"/>
    <w:rsid w:val="0020686F"/>
    <w:rsid w:val="00206D3C"/>
    <w:rsid w:val="00210B68"/>
    <w:rsid w:val="00214E04"/>
    <w:rsid w:val="00215F56"/>
    <w:rsid w:val="00216B2B"/>
    <w:rsid w:val="00217355"/>
    <w:rsid w:val="00220E64"/>
    <w:rsid w:val="00220ED0"/>
    <w:rsid w:val="002219D0"/>
    <w:rsid w:val="00221CD0"/>
    <w:rsid w:val="00222480"/>
    <w:rsid w:val="00224D3E"/>
    <w:rsid w:val="002259C2"/>
    <w:rsid w:val="00227475"/>
    <w:rsid w:val="002304EA"/>
    <w:rsid w:val="00231A51"/>
    <w:rsid w:val="002331B1"/>
    <w:rsid w:val="0023430F"/>
    <w:rsid w:val="00234672"/>
    <w:rsid w:val="00236D1C"/>
    <w:rsid w:val="00237E9E"/>
    <w:rsid w:val="00240896"/>
    <w:rsid w:val="00240F29"/>
    <w:rsid w:val="00241A97"/>
    <w:rsid w:val="00242912"/>
    <w:rsid w:val="00242BE3"/>
    <w:rsid w:val="00243222"/>
    <w:rsid w:val="002438CC"/>
    <w:rsid w:val="00244BDE"/>
    <w:rsid w:val="0024527D"/>
    <w:rsid w:val="002468C6"/>
    <w:rsid w:val="002474C9"/>
    <w:rsid w:val="0025058A"/>
    <w:rsid w:val="002529C1"/>
    <w:rsid w:val="002532CE"/>
    <w:rsid w:val="00256342"/>
    <w:rsid w:val="00257290"/>
    <w:rsid w:val="002572C1"/>
    <w:rsid w:val="00257888"/>
    <w:rsid w:val="002578B8"/>
    <w:rsid w:val="00257C74"/>
    <w:rsid w:val="002600D9"/>
    <w:rsid w:val="0026488D"/>
    <w:rsid w:val="00264A77"/>
    <w:rsid w:val="00265127"/>
    <w:rsid w:val="00266E45"/>
    <w:rsid w:val="00270554"/>
    <w:rsid w:val="002718F9"/>
    <w:rsid w:val="00271B18"/>
    <w:rsid w:val="00272358"/>
    <w:rsid w:val="0027255C"/>
    <w:rsid w:val="002736BA"/>
    <w:rsid w:val="0027611A"/>
    <w:rsid w:val="002767DB"/>
    <w:rsid w:val="0027763B"/>
    <w:rsid w:val="00280BD7"/>
    <w:rsid w:val="002813B0"/>
    <w:rsid w:val="00281B66"/>
    <w:rsid w:val="00282CC8"/>
    <w:rsid w:val="0028302F"/>
    <w:rsid w:val="0028499B"/>
    <w:rsid w:val="00284D79"/>
    <w:rsid w:val="002857E0"/>
    <w:rsid w:val="0028638D"/>
    <w:rsid w:val="00287BCA"/>
    <w:rsid w:val="002909C2"/>
    <w:rsid w:val="00291004"/>
    <w:rsid w:val="0029369B"/>
    <w:rsid w:val="00293B1B"/>
    <w:rsid w:val="002944BF"/>
    <w:rsid w:val="002956BD"/>
    <w:rsid w:val="00295DBC"/>
    <w:rsid w:val="002978D1"/>
    <w:rsid w:val="00297ABC"/>
    <w:rsid w:val="002A0828"/>
    <w:rsid w:val="002A0B85"/>
    <w:rsid w:val="002A4B58"/>
    <w:rsid w:val="002A59AE"/>
    <w:rsid w:val="002B0398"/>
    <w:rsid w:val="002B0B46"/>
    <w:rsid w:val="002B2AFF"/>
    <w:rsid w:val="002B2C96"/>
    <w:rsid w:val="002B59CD"/>
    <w:rsid w:val="002B5DEE"/>
    <w:rsid w:val="002B62E4"/>
    <w:rsid w:val="002C0FEC"/>
    <w:rsid w:val="002C34F1"/>
    <w:rsid w:val="002C37BD"/>
    <w:rsid w:val="002C46CF"/>
    <w:rsid w:val="002C46FD"/>
    <w:rsid w:val="002C55A9"/>
    <w:rsid w:val="002C55D8"/>
    <w:rsid w:val="002D08A7"/>
    <w:rsid w:val="002D09FE"/>
    <w:rsid w:val="002D1603"/>
    <w:rsid w:val="002D294C"/>
    <w:rsid w:val="002D2A5A"/>
    <w:rsid w:val="002D3E06"/>
    <w:rsid w:val="002D7BD6"/>
    <w:rsid w:val="002E005A"/>
    <w:rsid w:val="002E054D"/>
    <w:rsid w:val="002E0E1B"/>
    <w:rsid w:val="002E199B"/>
    <w:rsid w:val="002E2444"/>
    <w:rsid w:val="002E3956"/>
    <w:rsid w:val="002F128F"/>
    <w:rsid w:val="002F1B18"/>
    <w:rsid w:val="002F214C"/>
    <w:rsid w:val="002F22E6"/>
    <w:rsid w:val="002F32A9"/>
    <w:rsid w:val="002F45DD"/>
    <w:rsid w:val="002F6455"/>
    <w:rsid w:val="002F6C3D"/>
    <w:rsid w:val="00300625"/>
    <w:rsid w:val="00300E9E"/>
    <w:rsid w:val="00301C2B"/>
    <w:rsid w:val="00302DB6"/>
    <w:rsid w:val="00303701"/>
    <w:rsid w:val="00303F2E"/>
    <w:rsid w:val="00304C00"/>
    <w:rsid w:val="0030533E"/>
    <w:rsid w:val="00305567"/>
    <w:rsid w:val="00305718"/>
    <w:rsid w:val="00305799"/>
    <w:rsid w:val="00306B11"/>
    <w:rsid w:val="00307CA6"/>
    <w:rsid w:val="00317110"/>
    <w:rsid w:val="003213FC"/>
    <w:rsid w:val="003218B1"/>
    <w:rsid w:val="003243D9"/>
    <w:rsid w:val="0032707D"/>
    <w:rsid w:val="00330C3F"/>
    <w:rsid w:val="00331347"/>
    <w:rsid w:val="0033144A"/>
    <w:rsid w:val="003316BC"/>
    <w:rsid w:val="00332C87"/>
    <w:rsid w:val="00333EA3"/>
    <w:rsid w:val="00334D3A"/>
    <w:rsid w:val="00335333"/>
    <w:rsid w:val="00337E4A"/>
    <w:rsid w:val="00341553"/>
    <w:rsid w:val="00342B27"/>
    <w:rsid w:val="00342BE2"/>
    <w:rsid w:val="003441F8"/>
    <w:rsid w:val="00346108"/>
    <w:rsid w:val="0034622C"/>
    <w:rsid w:val="00346613"/>
    <w:rsid w:val="00350C27"/>
    <w:rsid w:val="00351472"/>
    <w:rsid w:val="00351490"/>
    <w:rsid w:val="003515D6"/>
    <w:rsid w:val="003534CA"/>
    <w:rsid w:val="003546F0"/>
    <w:rsid w:val="00355197"/>
    <w:rsid w:val="003565BD"/>
    <w:rsid w:val="00357870"/>
    <w:rsid w:val="00360D56"/>
    <w:rsid w:val="00361908"/>
    <w:rsid w:val="003622C1"/>
    <w:rsid w:val="00362FB1"/>
    <w:rsid w:val="00363D37"/>
    <w:rsid w:val="0036609A"/>
    <w:rsid w:val="003712DB"/>
    <w:rsid w:val="00371F3E"/>
    <w:rsid w:val="00371F6C"/>
    <w:rsid w:val="00372B67"/>
    <w:rsid w:val="003738D5"/>
    <w:rsid w:val="003738E0"/>
    <w:rsid w:val="00374865"/>
    <w:rsid w:val="0037563E"/>
    <w:rsid w:val="00375ECD"/>
    <w:rsid w:val="00377F9C"/>
    <w:rsid w:val="0038046E"/>
    <w:rsid w:val="00380963"/>
    <w:rsid w:val="003817A8"/>
    <w:rsid w:val="00382DD3"/>
    <w:rsid w:val="00382F3E"/>
    <w:rsid w:val="00383952"/>
    <w:rsid w:val="003843EC"/>
    <w:rsid w:val="00384B81"/>
    <w:rsid w:val="003851DC"/>
    <w:rsid w:val="0038668B"/>
    <w:rsid w:val="00387765"/>
    <w:rsid w:val="00392A5B"/>
    <w:rsid w:val="003931BD"/>
    <w:rsid w:val="0039422A"/>
    <w:rsid w:val="00394380"/>
    <w:rsid w:val="00394BB8"/>
    <w:rsid w:val="003952F6"/>
    <w:rsid w:val="0039621E"/>
    <w:rsid w:val="00396D71"/>
    <w:rsid w:val="003A24E5"/>
    <w:rsid w:val="003A2B0A"/>
    <w:rsid w:val="003A3013"/>
    <w:rsid w:val="003A3469"/>
    <w:rsid w:val="003A59D3"/>
    <w:rsid w:val="003B355A"/>
    <w:rsid w:val="003B3D67"/>
    <w:rsid w:val="003B4291"/>
    <w:rsid w:val="003B43BC"/>
    <w:rsid w:val="003B6D06"/>
    <w:rsid w:val="003B7408"/>
    <w:rsid w:val="003C0031"/>
    <w:rsid w:val="003C06F5"/>
    <w:rsid w:val="003C2076"/>
    <w:rsid w:val="003C2BAC"/>
    <w:rsid w:val="003C5273"/>
    <w:rsid w:val="003C6245"/>
    <w:rsid w:val="003C69B5"/>
    <w:rsid w:val="003C7F3C"/>
    <w:rsid w:val="003D0F02"/>
    <w:rsid w:val="003D3B6A"/>
    <w:rsid w:val="003D3CD6"/>
    <w:rsid w:val="003D43B1"/>
    <w:rsid w:val="003D652A"/>
    <w:rsid w:val="003D672E"/>
    <w:rsid w:val="003D74FA"/>
    <w:rsid w:val="003D7BF6"/>
    <w:rsid w:val="003E1EE4"/>
    <w:rsid w:val="003E5BDE"/>
    <w:rsid w:val="003E5E12"/>
    <w:rsid w:val="003E7D5C"/>
    <w:rsid w:val="003F0A81"/>
    <w:rsid w:val="003F1D40"/>
    <w:rsid w:val="003F1D45"/>
    <w:rsid w:val="003F276A"/>
    <w:rsid w:val="003F2D68"/>
    <w:rsid w:val="003F463F"/>
    <w:rsid w:val="003F47CA"/>
    <w:rsid w:val="003F53E2"/>
    <w:rsid w:val="003F6B55"/>
    <w:rsid w:val="00400BDD"/>
    <w:rsid w:val="004019AB"/>
    <w:rsid w:val="004022AF"/>
    <w:rsid w:val="004053FD"/>
    <w:rsid w:val="00406A24"/>
    <w:rsid w:val="00407399"/>
    <w:rsid w:val="004110C0"/>
    <w:rsid w:val="00411CBF"/>
    <w:rsid w:val="0041229D"/>
    <w:rsid w:val="00412C6F"/>
    <w:rsid w:val="00413B33"/>
    <w:rsid w:val="00416834"/>
    <w:rsid w:val="004203EC"/>
    <w:rsid w:val="00421282"/>
    <w:rsid w:val="00421AB6"/>
    <w:rsid w:val="00421D17"/>
    <w:rsid w:val="00421E3D"/>
    <w:rsid w:val="00423CEB"/>
    <w:rsid w:val="0042532B"/>
    <w:rsid w:val="004263C3"/>
    <w:rsid w:val="00431FD2"/>
    <w:rsid w:val="00433C7C"/>
    <w:rsid w:val="00433DC4"/>
    <w:rsid w:val="0043471B"/>
    <w:rsid w:val="00434FDB"/>
    <w:rsid w:val="00435909"/>
    <w:rsid w:val="004405DE"/>
    <w:rsid w:val="00441CBA"/>
    <w:rsid w:val="0044472B"/>
    <w:rsid w:val="00445166"/>
    <w:rsid w:val="00445504"/>
    <w:rsid w:val="0044667A"/>
    <w:rsid w:val="00447C2C"/>
    <w:rsid w:val="0045002B"/>
    <w:rsid w:val="00450606"/>
    <w:rsid w:val="00451839"/>
    <w:rsid w:val="0045238F"/>
    <w:rsid w:val="00452E73"/>
    <w:rsid w:val="00453496"/>
    <w:rsid w:val="00455607"/>
    <w:rsid w:val="0045582B"/>
    <w:rsid w:val="004575D4"/>
    <w:rsid w:val="00457FDD"/>
    <w:rsid w:val="0046098D"/>
    <w:rsid w:val="004615CE"/>
    <w:rsid w:val="0046173C"/>
    <w:rsid w:val="00461C43"/>
    <w:rsid w:val="00462446"/>
    <w:rsid w:val="004624C6"/>
    <w:rsid w:val="00462F50"/>
    <w:rsid w:val="00463448"/>
    <w:rsid w:val="004636A4"/>
    <w:rsid w:val="00463906"/>
    <w:rsid w:val="00464380"/>
    <w:rsid w:val="0046476D"/>
    <w:rsid w:val="00466CAC"/>
    <w:rsid w:val="00473EA6"/>
    <w:rsid w:val="004747ED"/>
    <w:rsid w:val="0047536B"/>
    <w:rsid w:val="00476B6B"/>
    <w:rsid w:val="00477EA0"/>
    <w:rsid w:val="00480A03"/>
    <w:rsid w:val="004840F9"/>
    <w:rsid w:val="004843CA"/>
    <w:rsid w:val="004869F5"/>
    <w:rsid w:val="00487CA2"/>
    <w:rsid w:val="00490654"/>
    <w:rsid w:val="00491B16"/>
    <w:rsid w:val="004929C0"/>
    <w:rsid w:val="00493B63"/>
    <w:rsid w:val="004955C1"/>
    <w:rsid w:val="00495C59"/>
    <w:rsid w:val="004A3807"/>
    <w:rsid w:val="004A382D"/>
    <w:rsid w:val="004A3F79"/>
    <w:rsid w:val="004A47BA"/>
    <w:rsid w:val="004A739C"/>
    <w:rsid w:val="004A7BDB"/>
    <w:rsid w:val="004B00E2"/>
    <w:rsid w:val="004B05C3"/>
    <w:rsid w:val="004B181D"/>
    <w:rsid w:val="004B341C"/>
    <w:rsid w:val="004B3F6A"/>
    <w:rsid w:val="004B6875"/>
    <w:rsid w:val="004B6BCE"/>
    <w:rsid w:val="004B785D"/>
    <w:rsid w:val="004B7C3C"/>
    <w:rsid w:val="004C0AEB"/>
    <w:rsid w:val="004C3253"/>
    <w:rsid w:val="004C4E7F"/>
    <w:rsid w:val="004C60FE"/>
    <w:rsid w:val="004C77E6"/>
    <w:rsid w:val="004D139B"/>
    <w:rsid w:val="004D14FB"/>
    <w:rsid w:val="004D162B"/>
    <w:rsid w:val="004D2E5A"/>
    <w:rsid w:val="004D312E"/>
    <w:rsid w:val="004D6771"/>
    <w:rsid w:val="004D6BFF"/>
    <w:rsid w:val="004D7F72"/>
    <w:rsid w:val="004E24E1"/>
    <w:rsid w:val="004E2D60"/>
    <w:rsid w:val="004E4048"/>
    <w:rsid w:val="004E5C44"/>
    <w:rsid w:val="004E7492"/>
    <w:rsid w:val="004F0533"/>
    <w:rsid w:val="004F16EA"/>
    <w:rsid w:val="004F17B4"/>
    <w:rsid w:val="004F207A"/>
    <w:rsid w:val="004F4448"/>
    <w:rsid w:val="004F44F6"/>
    <w:rsid w:val="004F4629"/>
    <w:rsid w:val="004F5146"/>
    <w:rsid w:val="004F6473"/>
    <w:rsid w:val="004F654D"/>
    <w:rsid w:val="00500998"/>
    <w:rsid w:val="005013A3"/>
    <w:rsid w:val="00501589"/>
    <w:rsid w:val="00501980"/>
    <w:rsid w:val="00503CDF"/>
    <w:rsid w:val="0050535A"/>
    <w:rsid w:val="00505E5D"/>
    <w:rsid w:val="00506F0F"/>
    <w:rsid w:val="00507558"/>
    <w:rsid w:val="00507765"/>
    <w:rsid w:val="005116A7"/>
    <w:rsid w:val="005137E5"/>
    <w:rsid w:val="00513BB9"/>
    <w:rsid w:val="00514B14"/>
    <w:rsid w:val="0051582C"/>
    <w:rsid w:val="00516361"/>
    <w:rsid w:val="00516CBE"/>
    <w:rsid w:val="005205F3"/>
    <w:rsid w:val="00521B0E"/>
    <w:rsid w:val="00521C24"/>
    <w:rsid w:val="00523744"/>
    <w:rsid w:val="00523EE7"/>
    <w:rsid w:val="005254D1"/>
    <w:rsid w:val="00525D15"/>
    <w:rsid w:val="0052646A"/>
    <w:rsid w:val="00526874"/>
    <w:rsid w:val="0052751D"/>
    <w:rsid w:val="005318FF"/>
    <w:rsid w:val="005334DD"/>
    <w:rsid w:val="00535A66"/>
    <w:rsid w:val="00541F3B"/>
    <w:rsid w:val="00542001"/>
    <w:rsid w:val="00542218"/>
    <w:rsid w:val="0054266F"/>
    <w:rsid w:val="00543968"/>
    <w:rsid w:val="00543D1B"/>
    <w:rsid w:val="00543E44"/>
    <w:rsid w:val="00543E65"/>
    <w:rsid w:val="005440C8"/>
    <w:rsid w:val="00545E19"/>
    <w:rsid w:val="0054612A"/>
    <w:rsid w:val="00546BF4"/>
    <w:rsid w:val="00546E9D"/>
    <w:rsid w:val="00547DB3"/>
    <w:rsid w:val="00550483"/>
    <w:rsid w:val="005518D4"/>
    <w:rsid w:val="00552765"/>
    <w:rsid w:val="00552EF0"/>
    <w:rsid w:val="00553F51"/>
    <w:rsid w:val="00554B77"/>
    <w:rsid w:val="00554F1D"/>
    <w:rsid w:val="0055592F"/>
    <w:rsid w:val="00555ABF"/>
    <w:rsid w:val="005607E8"/>
    <w:rsid w:val="005613D6"/>
    <w:rsid w:val="00562328"/>
    <w:rsid w:val="00562DD3"/>
    <w:rsid w:val="005657CA"/>
    <w:rsid w:val="00565FDC"/>
    <w:rsid w:val="005665AD"/>
    <w:rsid w:val="0056775F"/>
    <w:rsid w:val="00570503"/>
    <w:rsid w:val="005717BF"/>
    <w:rsid w:val="005722A4"/>
    <w:rsid w:val="00572FC4"/>
    <w:rsid w:val="005731C0"/>
    <w:rsid w:val="00574EBA"/>
    <w:rsid w:val="00576367"/>
    <w:rsid w:val="005766C1"/>
    <w:rsid w:val="005766C7"/>
    <w:rsid w:val="00581F67"/>
    <w:rsid w:val="005846D2"/>
    <w:rsid w:val="00584A74"/>
    <w:rsid w:val="00586A0F"/>
    <w:rsid w:val="00586D5F"/>
    <w:rsid w:val="00587992"/>
    <w:rsid w:val="00590A74"/>
    <w:rsid w:val="00591ADC"/>
    <w:rsid w:val="0059226E"/>
    <w:rsid w:val="0059283E"/>
    <w:rsid w:val="00593C5A"/>
    <w:rsid w:val="0059468A"/>
    <w:rsid w:val="005949B6"/>
    <w:rsid w:val="005951DB"/>
    <w:rsid w:val="00595256"/>
    <w:rsid w:val="00596463"/>
    <w:rsid w:val="005967B9"/>
    <w:rsid w:val="00596C5E"/>
    <w:rsid w:val="0059795D"/>
    <w:rsid w:val="005A1193"/>
    <w:rsid w:val="005A16E9"/>
    <w:rsid w:val="005A30C4"/>
    <w:rsid w:val="005A338B"/>
    <w:rsid w:val="005A33B3"/>
    <w:rsid w:val="005A3D96"/>
    <w:rsid w:val="005A5769"/>
    <w:rsid w:val="005A6A0D"/>
    <w:rsid w:val="005A6DA8"/>
    <w:rsid w:val="005A7C8F"/>
    <w:rsid w:val="005B010C"/>
    <w:rsid w:val="005B0673"/>
    <w:rsid w:val="005B0A0B"/>
    <w:rsid w:val="005B1867"/>
    <w:rsid w:val="005B1E49"/>
    <w:rsid w:val="005B2A14"/>
    <w:rsid w:val="005B4B3E"/>
    <w:rsid w:val="005B4F9D"/>
    <w:rsid w:val="005B5F8F"/>
    <w:rsid w:val="005B6C8B"/>
    <w:rsid w:val="005B7637"/>
    <w:rsid w:val="005C1329"/>
    <w:rsid w:val="005C20DD"/>
    <w:rsid w:val="005C2A6B"/>
    <w:rsid w:val="005C4080"/>
    <w:rsid w:val="005C4589"/>
    <w:rsid w:val="005C4CCA"/>
    <w:rsid w:val="005C511E"/>
    <w:rsid w:val="005D1B6B"/>
    <w:rsid w:val="005D338E"/>
    <w:rsid w:val="005D3409"/>
    <w:rsid w:val="005D494D"/>
    <w:rsid w:val="005D4ADF"/>
    <w:rsid w:val="005D62F5"/>
    <w:rsid w:val="005D6A81"/>
    <w:rsid w:val="005D6C2D"/>
    <w:rsid w:val="005D76AB"/>
    <w:rsid w:val="005D799D"/>
    <w:rsid w:val="005E2FDD"/>
    <w:rsid w:val="005E4C86"/>
    <w:rsid w:val="005E6894"/>
    <w:rsid w:val="005F0D5E"/>
    <w:rsid w:val="005F1DA9"/>
    <w:rsid w:val="005F22E8"/>
    <w:rsid w:val="005F2FA2"/>
    <w:rsid w:val="005F4A15"/>
    <w:rsid w:val="005F5BAA"/>
    <w:rsid w:val="005F5EAD"/>
    <w:rsid w:val="005F7079"/>
    <w:rsid w:val="005F7CA4"/>
    <w:rsid w:val="006004C4"/>
    <w:rsid w:val="00600B09"/>
    <w:rsid w:val="006013B5"/>
    <w:rsid w:val="00604FB1"/>
    <w:rsid w:val="00605BE3"/>
    <w:rsid w:val="00605DBA"/>
    <w:rsid w:val="0060659E"/>
    <w:rsid w:val="00610F1E"/>
    <w:rsid w:val="006128FB"/>
    <w:rsid w:val="006143CA"/>
    <w:rsid w:val="00614575"/>
    <w:rsid w:val="006171F8"/>
    <w:rsid w:val="0062157B"/>
    <w:rsid w:val="00622149"/>
    <w:rsid w:val="006225A2"/>
    <w:rsid w:val="00622EA5"/>
    <w:rsid w:val="0062752B"/>
    <w:rsid w:val="00627A68"/>
    <w:rsid w:val="00631A6F"/>
    <w:rsid w:val="006324FF"/>
    <w:rsid w:val="00634C59"/>
    <w:rsid w:val="00634D4F"/>
    <w:rsid w:val="00635E33"/>
    <w:rsid w:val="00636405"/>
    <w:rsid w:val="006367EB"/>
    <w:rsid w:val="00637EB9"/>
    <w:rsid w:val="00640494"/>
    <w:rsid w:val="00642B23"/>
    <w:rsid w:val="00643479"/>
    <w:rsid w:val="00643EB9"/>
    <w:rsid w:val="00644459"/>
    <w:rsid w:val="00644895"/>
    <w:rsid w:val="00644C76"/>
    <w:rsid w:val="00644CBA"/>
    <w:rsid w:val="00645580"/>
    <w:rsid w:val="006470C2"/>
    <w:rsid w:val="006473A6"/>
    <w:rsid w:val="0065053C"/>
    <w:rsid w:val="006509A2"/>
    <w:rsid w:val="006511DC"/>
    <w:rsid w:val="006531EA"/>
    <w:rsid w:val="006546CA"/>
    <w:rsid w:val="006549C2"/>
    <w:rsid w:val="006557C2"/>
    <w:rsid w:val="006560AC"/>
    <w:rsid w:val="006560B9"/>
    <w:rsid w:val="00656316"/>
    <w:rsid w:val="00656C83"/>
    <w:rsid w:val="00656EE8"/>
    <w:rsid w:val="006576C1"/>
    <w:rsid w:val="00661711"/>
    <w:rsid w:val="006642DC"/>
    <w:rsid w:val="006644D9"/>
    <w:rsid w:val="00665D44"/>
    <w:rsid w:val="0066671D"/>
    <w:rsid w:val="00666DB7"/>
    <w:rsid w:val="00667AB4"/>
    <w:rsid w:val="006707A4"/>
    <w:rsid w:val="006718DD"/>
    <w:rsid w:val="00672967"/>
    <w:rsid w:val="00673032"/>
    <w:rsid w:val="00674A23"/>
    <w:rsid w:val="006767D8"/>
    <w:rsid w:val="0068078D"/>
    <w:rsid w:val="00681759"/>
    <w:rsid w:val="006833D9"/>
    <w:rsid w:val="00684311"/>
    <w:rsid w:val="00685348"/>
    <w:rsid w:val="0068646A"/>
    <w:rsid w:val="00687C87"/>
    <w:rsid w:val="00690850"/>
    <w:rsid w:val="00690C7E"/>
    <w:rsid w:val="0069265F"/>
    <w:rsid w:val="0069515E"/>
    <w:rsid w:val="00695969"/>
    <w:rsid w:val="00695E27"/>
    <w:rsid w:val="00697C1D"/>
    <w:rsid w:val="006A04D9"/>
    <w:rsid w:val="006A1517"/>
    <w:rsid w:val="006A17F3"/>
    <w:rsid w:val="006A36FF"/>
    <w:rsid w:val="006A3D66"/>
    <w:rsid w:val="006A4000"/>
    <w:rsid w:val="006A4B12"/>
    <w:rsid w:val="006A6DD1"/>
    <w:rsid w:val="006B06BE"/>
    <w:rsid w:val="006B1828"/>
    <w:rsid w:val="006B1C5F"/>
    <w:rsid w:val="006B3476"/>
    <w:rsid w:val="006B3C52"/>
    <w:rsid w:val="006B3D22"/>
    <w:rsid w:val="006B5AA6"/>
    <w:rsid w:val="006B5CAC"/>
    <w:rsid w:val="006C12BD"/>
    <w:rsid w:val="006C157C"/>
    <w:rsid w:val="006C41CB"/>
    <w:rsid w:val="006C44FA"/>
    <w:rsid w:val="006C4EA8"/>
    <w:rsid w:val="006C6BD7"/>
    <w:rsid w:val="006C7C7B"/>
    <w:rsid w:val="006D10A1"/>
    <w:rsid w:val="006D12F3"/>
    <w:rsid w:val="006D131F"/>
    <w:rsid w:val="006D188F"/>
    <w:rsid w:val="006D3E85"/>
    <w:rsid w:val="006D4EAD"/>
    <w:rsid w:val="006D5EF0"/>
    <w:rsid w:val="006D6775"/>
    <w:rsid w:val="006D68E1"/>
    <w:rsid w:val="006D6FDF"/>
    <w:rsid w:val="006E0C7D"/>
    <w:rsid w:val="006E18C3"/>
    <w:rsid w:val="006E2D74"/>
    <w:rsid w:val="006E2E9E"/>
    <w:rsid w:val="006E30A4"/>
    <w:rsid w:val="006E436D"/>
    <w:rsid w:val="006E4378"/>
    <w:rsid w:val="006E6FD3"/>
    <w:rsid w:val="006F01B7"/>
    <w:rsid w:val="006F18DC"/>
    <w:rsid w:val="006F221C"/>
    <w:rsid w:val="006F3C80"/>
    <w:rsid w:val="006F537C"/>
    <w:rsid w:val="006F5CBC"/>
    <w:rsid w:val="006F5D6B"/>
    <w:rsid w:val="006F7554"/>
    <w:rsid w:val="007019E2"/>
    <w:rsid w:val="00702A1F"/>
    <w:rsid w:val="007032B8"/>
    <w:rsid w:val="0070468B"/>
    <w:rsid w:val="00704849"/>
    <w:rsid w:val="00704FBA"/>
    <w:rsid w:val="0070686B"/>
    <w:rsid w:val="00707712"/>
    <w:rsid w:val="0071150D"/>
    <w:rsid w:val="00713663"/>
    <w:rsid w:val="00713C25"/>
    <w:rsid w:val="007141A6"/>
    <w:rsid w:val="00715CC1"/>
    <w:rsid w:val="007165D4"/>
    <w:rsid w:val="00720081"/>
    <w:rsid w:val="0072079C"/>
    <w:rsid w:val="00722070"/>
    <w:rsid w:val="007221CB"/>
    <w:rsid w:val="00722495"/>
    <w:rsid w:val="007225BF"/>
    <w:rsid w:val="00722B85"/>
    <w:rsid w:val="007259CF"/>
    <w:rsid w:val="00725B09"/>
    <w:rsid w:val="00726611"/>
    <w:rsid w:val="007314E6"/>
    <w:rsid w:val="00731E71"/>
    <w:rsid w:val="00732280"/>
    <w:rsid w:val="007329AE"/>
    <w:rsid w:val="00733385"/>
    <w:rsid w:val="0073347D"/>
    <w:rsid w:val="00735B4C"/>
    <w:rsid w:val="00735E22"/>
    <w:rsid w:val="00737614"/>
    <w:rsid w:val="00737AE8"/>
    <w:rsid w:val="00740646"/>
    <w:rsid w:val="007407ED"/>
    <w:rsid w:val="00741E8D"/>
    <w:rsid w:val="00741EED"/>
    <w:rsid w:val="007433E3"/>
    <w:rsid w:val="00743849"/>
    <w:rsid w:val="007449A4"/>
    <w:rsid w:val="0074522D"/>
    <w:rsid w:val="00745851"/>
    <w:rsid w:val="00747B38"/>
    <w:rsid w:val="00750712"/>
    <w:rsid w:val="00751534"/>
    <w:rsid w:val="00751AE2"/>
    <w:rsid w:val="00752754"/>
    <w:rsid w:val="00752798"/>
    <w:rsid w:val="00752A04"/>
    <w:rsid w:val="007530AE"/>
    <w:rsid w:val="0075458A"/>
    <w:rsid w:val="00754F41"/>
    <w:rsid w:val="00756D7E"/>
    <w:rsid w:val="00756DE5"/>
    <w:rsid w:val="007575E1"/>
    <w:rsid w:val="007604E7"/>
    <w:rsid w:val="00762B58"/>
    <w:rsid w:val="00764019"/>
    <w:rsid w:val="007641D7"/>
    <w:rsid w:val="007642EE"/>
    <w:rsid w:val="0077016A"/>
    <w:rsid w:val="007717FE"/>
    <w:rsid w:val="007727E6"/>
    <w:rsid w:val="00773CA1"/>
    <w:rsid w:val="00774BEF"/>
    <w:rsid w:val="00776610"/>
    <w:rsid w:val="0077761B"/>
    <w:rsid w:val="00780453"/>
    <w:rsid w:val="00781E7C"/>
    <w:rsid w:val="00782BAA"/>
    <w:rsid w:val="007841C9"/>
    <w:rsid w:val="00784759"/>
    <w:rsid w:val="00785C81"/>
    <w:rsid w:val="00785CB3"/>
    <w:rsid w:val="00786A61"/>
    <w:rsid w:val="007871EA"/>
    <w:rsid w:val="00791F49"/>
    <w:rsid w:val="0079453A"/>
    <w:rsid w:val="0079775C"/>
    <w:rsid w:val="00797BB7"/>
    <w:rsid w:val="007A1BD3"/>
    <w:rsid w:val="007A23FB"/>
    <w:rsid w:val="007A28B3"/>
    <w:rsid w:val="007A507E"/>
    <w:rsid w:val="007B0679"/>
    <w:rsid w:val="007B2AEF"/>
    <w:rsid w:val="007B3CF9"/>
    <w:rsid w:val="007B48BC"/>
    <w:rsid w:val="007B51A1"/>
    <w:rsid w:val="007B5ABB"/>
    <w:rsid w:val="007B5C39"/>
    <w:rsid w:val="007B5E51"/>
    <w:rsid w:val="007B66E6"/>
    <w:rsid w:val="007C0751"/>
    <w:rsid w:val="007C13D4"/>
    <w:rsid w:val="007C218B"/>
    <w:rsid w:val="007C5729"/>
    <w:rsid w:val="007C7645"/>
    <w:rsid w:val="007D089B"/>
    <w:rsid w:val="007D1558"/>
    <w:rsid w:val="007D277D"/>
    <w:rsid w:val="007D2AC0"/>
    <w:rsid w:val="007D3FE5"/>
    <w:rsid w:val="007D4175"/>
    <w:rsid w:val="007D4379"/>
    <w:rsid w:val="007D4E6A"/>
    <w:rsid w:val="007D4F8D"/>
    <w:rsid w:val="007D543D"/>
    <w:rsid w:val="007D5A4F"/>
    <w:rsid w:val="007D5CF8"/>
    <w:rsid w:val="007D651F"/>
    <w:rsid w:val="007E068F"/>
    <w:rsid w:val="007E46E2"/>
    <w:rsid w:val="007E530F"/>
    <w:rsid w:val="007E5570"/>
    <w:rsid w:val="007E6056"/>
    <w:rsid w:val="007E6A3F"/>
    <w:rsid w:val="007F15DE"/>
    <w:rsid w:val="007F1740"/>
    <w:rsid w:val="007F1BBB"/>
    <w:rsid w:val="007F3B58"/>
    <w:rsid w:val="007F3B86"/>
    <w:rsid w:val="007F4388"/>
    <w:rsid w:val="007F4C0F"/>
    <w:rsid w:val="007F50AC"/>
    <w:rsid w:val="00800DB4"/>
    <w:rsid w:val="00801445"/>
    <w:rsid w:val="00801965"/>
    <w:rsid w:val="00802C14"/>
    <w:rsid w:val="0080348F"/>
    <w:rsid w:val="00806615"/>
    <w:rsid w:val="00806D43"/>
    <w:rsid w:val="00807854"/>
    <w:rsid w:val="00807B47"/>
    <w:rsid w:val="00810236"/>
    <w:rsid w:val="0081038E"/>
    <w:rsid w:val="00810941"/>
    <w:rsid w:val="00810ABE"/>
    <w:rsid w:val="00811A31"/>
    <w:rsid w:val="0081418B"/>
    <w:rsid w:val="00817050"/>
    <w:rsid w:val="00820B8C"/>
    <w:rsid w:val="0082321D"/>
    <w:rsid w:val="00824307"/>
    <w:rsid w:val="00824392"/>
    <w:rsid w:val="00825CE9"/>
    <w:rsid w:val="008267E7"/>
    <w:rsid w:val="00826968"/>
    <w:rsid w:val="00827E71"/>
    <w:rsid w:val="008300B6"/>
    <w:rsid w:val="0083157D"/>
    <w:rsid w:val="00831695"/>
    <w:rsid w:val="008323F4"/>
    <w:rsid w:val="008324C4"/>
    <w:rsid w:val="0083379E"/>
    <w:rsid w:val="00833DB3"/>
    <w:rsid w:val="00835A40"/>
    <w:rsid w:val="00836314"/>
    <w:rsid w:val="00836C7D"/>
    <w:rsid w:val="00837D09"/>
    <w:rsid w:val="0084099A"/>
    <w:rsid w:val="00842076"/>
    <w:rsid w:val="00844EB2"/>
    <w:rsid w:val="008452E4"/>
    <w:rsid w:val="00846313"/>
    <w:rsid w:val="00847F20"/>
    <w:rsid w:val="00851870"/>
    <w:rsid w:val="00852121"/>
    <w:rsid w:val="00852E5E"/>
    <w:rsid w:val="00853843"/>
    <w:rsid w:val="0085475E"/>
    <w:rsid w:val="00854E48"/>
    <w:rsid w:val="00856C85"/>
    <w:rsid w:val="0085724E"/>
    <w:rsid w:val="008604A7"/>
    <w:rsid w:val="00860E17"/>
    <w:rsid w:val="008612F4"/>
    <w:rsid w:val="008670D9"/>
    <w:rsid w:val="00870926"/>
    <w:rsid w:val="00873267"/>
    <w:rsid w:val="00873E78"/>
    <w:rsid w:val="0087493A"/>
    <w:rsid w:val="008764AA"/>
    <w:rsid w:val="008764BB"/>
    <w:rsid w:val="00876A2B"/>
    <w:rsid w:val="00876B2C"/>
    <w:rsid w:val="00877A73"/>
    <w:rsid w:val="00880844"/>
    <w:rsid w:val="008828C6"/>
    <w:rsid w:val="008838DA"/>
    <w:rsid w:val="00883A8D"/>
    <w:rsid w:val="008846C3"/>
    <w:rsid w:val="008860A3"/>
    <w:rsid w:val="00886420"/>
    <w:rsid w:val="008867A6"/>
    <w:rsid w:val="0088769C"/>
    <w:rsid w:val="00887CB0"/>
    <w:rsid w:val="00887FEC"/>
    <w:rsid w:val="00890502"/>
    <w:rsid w:val="00891273"/>
    <w:rsid w:val="008937C1"/>
    <w:rsid w:val="00895386"/>
    <w:rsid w:val="00896DB8"/>
    <w:rsid w:val="008971EC"/>
    <w:rsid w:val="008A3CB7"/>
    <w:rsid w:val="008A421F"/>
    <w:rsid w:val="008A5139"/>
    <w:rsid w:val="008A7171"/>
    <w:rsid w:val="008B0B39"/>
    <w:rsid w:val="008B164F"/>
    <w:rsid w:val="008B4A5E"/>
    <w:rsid w:val="008B56F8"/>
    <w:rsid w:val="008B5CC1"/>
    <w:rsid w:val="008B5D3F"/>
    <w:rsid w:val="008B6309"/>
    <w:rsid w:val="008B646D"/>
    <w:rsid w:val="008B745B"/>
    <w:rsid w:val="008C155D"/>
    <w:rsid w:val="008C2AE2"/>
    <w:rsid w:val="008C5C25"/>
    <w:rsid w:val="008C69BB"/>
    <w:rsid w:val="008C73E0"/>
    <w:rsid w:val="008C7924"/>
    <w:rsid w:val="008C7D1E"/>
    <w:rsid w:val="008D06DA"/>
    <w:rsid w:val="008D229D"/>
    <w:rsid w:val="008D22EC"/>
    <w:rsid w:val="008D36C0"/>
    <w:rsid w:val="008D3FDB"/>
    <w:rsid w:val="008D65B8"/>
    <w:rsid w:val="008D6EB5"/>
    <w:rsid w:val="008D7136"/>
    <w:rsid w:val="008D7450"/>
    <w:rsid w:val="008D7528"/>
    <w:rsid w:val="008E12A2"/>
    <w:rsid w:val="008E2A32"/>
    <w:rsid w:val="008E69A9"/>
    <w:rsid w:val="008F0B62"/>
    <w:rsid w:val="008F1491"/>
    <w:rsid w:val="008F1CF9"/>
    <w:rsid w:val="008F2A7F"/>
    <w:rsid w:val="008F5601"/>
    <w:rsid w:val="008F68C4"/>
    <w:rsid w:val="008F7444"/>
    <w:rsid w:val="008F793C"/>
    <w:rsid w:val="0090328A"/>
    <w:rsid w:val="00904058"/>
    <w:rsid w:val="00904A7D"/>
    <w:rsid w:val="00905939"/>
    <w:rsid w:val="00906BAD"/>
    <w:rsid w:val="00907543"/>
    <w:rsid w:val="00910294"/>
    <w:rsid w:val="00910C01"/>
    <w:rsid w:val="00912240"/>
    <w:rsid w:val="00912FC3"/>
    <w:rsid w:val="009132D1"/>
    <w:rsid w:val="00916441"/>
    <w:rsid w:val="009175A5"/>
    <w:rsid w:val="009177B7"/>
    <w:rsid w:val="00917946"/>
    <w:rsid w:val="00917A82"/>
    <w:rsid w:val="00920949"/>
    <w:rsid w:val="009212A5"/>
    <w:rsid w:val="00921603"/>
    <w:rsid w:val="009218BC"/>
    <w:rsid w:val="00921B4D"/>
    <w:rsid w:val="009222E8"/>
    <w:rsid w:val="00922FEE"/>
    <w:rsid w:val="00923503"/>
    <w:rsid w:val="009235C2"/>
    <w:rsid w:val="0092549C"/>
    <w:rsid w:val="00927065"/>
    <w:rsid w:val="009272E7"/>
    <w:rsid w:val="009274A4"/>
    <w:rsid w:val="00930B8C"/>
    <w:rsid w:val="00932127"/>
    <w:rsid w:val="00932184"/>
    <w:rsid w:val="009333DA"/>
    <w:rsid w:val="00933488"/>
    <w:rsid w:val="00933932"/>
    <w:rsid w:val="00934876"/>
    <w:rsid w:val="0093557B"/>
    <w:rsid w:val="0093709E"/>
    <w:rsid w:val="009372EF"/>
    <w:rsid w:val="00941338"/>
    <w:rsid w:val="00942152"/>
    <w:rsid w:val="00942941"/>
    <w:rsid w:val="00943588"/>
    <w:rsid w:val="00944BCC"/>
    <w:rsid w:val="009450F5"/>
    <w:rsid w:val="009465B3"/>
    <w:rsid w:val="00946D8B"/>
    <w:rsid w:val="0095052D"/>
    <w:rsid w:val="0095097F"/>
    <w:rsid w:val="0095163E"/>
    <w:rsid w:val="00951C4D"/>
    <w:rsid w:val="00952043"/>
    <w:rsid w:val="0095220F"/>
    <w:rsid w:val="0095386F"/>
    <w:rsid w:val="009554F5"/>
    <w:rsid w:val="00955710"/>
    <w:rsid w:val="00955858"/>
    <w:rsid w:val="0095650C"/>
    <w:rsid w:val="00957C85"/>
    <w:rsid w:val="0096052B"/>
    <w:rsid w:val="00962624"/>
    <w:rsid w:val="00962F26"/>
    <w:rsid w:val="009660EC"/>
    <w:rsid w:val="00966DFB"/>
    <w:rsid w:val="009706E8"/>
    <w:rsid w:val="009720B9"/>
    <w:rsid w:val="00972ED0"/>
    <w:rsid w:val="009737B0"/>
    <w:rsid w:val="00974822"/>
    <w:rsid w:val="00974EE2"/>
    <w:rsid w:val="009762BC"/>
    <w:rsid w:val="009773E0"/>
    <w:rsid w:val="00982A14"/>
    <w:rsid w:val="00982E74"/>
    <w:rsid w:val="00987541"/>
    <w:rsid w:val="00987760"/>
    <w:rsid w:val="00990AF9"/>
    <w:rsid w:val="0099154D"/>
    <w:rsid w:val="009917B5"/>
    <w:rsid w:val="00992678"/>
    <w:rsid w:val="00995569"/>
    <w:rsid w:val="00995DDB"/>
    <w:rsid w:val="00995E55"/>
    <w:rsid w:val="00995EC7"/>
    <w:rsid w:val="009969AD"/>
    <w:rsid w:val="009977E1"/>
    <w:rsid w:val="00997D2A"/>
    <w:rsid w:val="009A04EB"/>
    <w:rsid w:val="009A2B7F"/>
    <w:rsid w:val="009A2E5F"/>
    <w:rsid w:val="009A6B11"/>
    <w:rsid w:val="009A755B"/>
    <w:rsid w:val="009B0B1B"/>
    <w:rsid w:val="009B2315"/>
    <w:rsid w:val="009B23A1"/>
    <w:rsid w:val="009B24E3"/>
    <w:rsid w:val="009B3CB5"/>
    <w:rsid w:val="009B485A"/>
    <w:rsid w:val="009B4AF7"/>
    <w:rsid w:val="009B6348"/>
    <w:rsid w:val="009B6F28"/>
    <w:rsid w:val="009B7900"/>
    <w:rsid w:val="009C1840"/>
    <w:rsid w:val="009C1E23"/>
    <w:rsid w:val="009C49CB"/>
    <w:rsid w:val="009C519C"/>
    <w:rsid w:val="009D0603"/>
    <w:rsid w:val="009D0C62"/>
    <w:rsid w:val="009D1548"/>
    <w:rsid w:val="009D2287"/>
    <w:rsid w:val="009D2392"/>
    <w:rsid w:val="009D3DAA"/>
    <w:rsid w:val="009D3DC9"/>
    <w:rsid w:val="009D633D"/>
    <w:rsid w:val="009D7891"/>
    <w:rsid w:val="009E0EF5"/>
    <w:rsid w:val="009E3596"/>
    <w:rsid w:val="009E4412"/>
    <w:rsid w:val="009E5F45"/>
    <w:rsid w:val="009E614B"/>
    <w:rsid w:val="009E74A3"/>
    <w:rsid w:val="009F1B41"/>
    <w:rsid w:val="009F2085"/>
    <w:rsid w:val="009F21B0"/>
    <w:rsid w:val="009F2E55"/>
    <w:rsid w:val="009F5DB2"/>
    <w:rsid w:val="009F716D"/>
    <w:rsid w:val="009F7CAD"/>
    <w:rsid w:val="00A03436"/>
    <w:rsid w:val="00A04540"/>
    <w:rsid w:val="00A04B10"/>
    <w:rsid w:val="00A05037"/>
    <w:rsid w:val="00A05184"/>
    <w:rsid w:val="00A10B4B"/>
    <w:rsid w:val="00A11C1E"/>
    <w:rsid w:val="00A12B72"/>
    <w:rsid w:val="00A14F4B"/>
    <w:rsid w:val="00A1546B"/>
    <w:rsid w:val="00A169A3"/>
    <w:rsid w:val="00A17FE9"/>
    <w:rsid w:val="00A2100B"/>
    <w:rsid w:val="00A247F9"/>
    <w:rsid w:val="00A273BF"/>
    <w:rsid w:val="00A27D57"/>
    <w:rsid w:val="00A309D2"/>
    <w:rsid w:val="00A310BB"/>
    <w:rsid w:val="00A3217D"/>
    <w:rsid w:val="00A35B35"/>
    <w:rsid w:val="00A35E72"/>
    <w:rsid w:val="00A40913"/>
    <w:rsid w:val="00A4115D"/>
    <w:rsid w:val="00A42996"/>
    <w:rsid w:val="00A42AB7"/>
    <w:rsid w:val="00A42E36"/>
    <w:rsid w:val="00A439FC"/>
    <w:rsid w:val="00A453AB"/>
    <w:rsid w:val="00A458AA"/>
    <w:rsid w:val="00A46294"/>
    <w:rsid w:val="00A467EE"/>
    <w:rsid w:val="00A4707B"/>
    <w:rsid w:val="00A4721F"/>
    <w:rsid w:val="00A47AC8"/>
    <w:rsid w:val="00A50F52"/>
    <w:rsid w:val="00A510A4"/>
    <w:rsid w:val="00A53A54"/>
    <w:rsid w:val="00A55041"/>
    <w:rsid w:val="00A55DBF"/>
    <w:rsid w:val="00A56A76"/>
    <w:rsid w:val="00A56F41"/>
    <w:rsid w:val="00A6287E"/>
    <w:rsid w:val="00A62DB6"/>
    <w:rsid w:val="00A65F00"/>
    <w:rsid w:val="00A66487"/>
    <w:rsid w:val="00A6696E"/>
    <w:rsid w:val="00A725CD"/>
    <w:rsid w:val="00A725E7"/>
    <w:rsid w:val="00A72B0B"/>
    <w:rsid w:val="00A766D4"/>
    <w:rsid w:val="00A821B4"/>
    <w:rsid w:val="00A821E9"/>
    <w:rsid w:val="00A8297A"/>
    <w:rsid w:val="00A83D43"/>
    <w:rsid w:val="00A84B0D"/>
    <w:rsid w:val="00A8651B"/>
    <w:rsid w:val="00A90B13"/>
    <w:rsid w:val="00A912F0"/>
    <w:rsid w:val="00A913A2"/>
    <w:rsid w:val="00A918C1"/>
    <w:rsid w:val="00A91A98"/>
    <w:rsid w:val="00A91BAA"/>
    <w:rsid w:val="00A96451"/>
    <w:rsid w:val="00A97424"/>
    <w:rsid w:val="00AA0329"/>
    <w:rsid w:val="00AA059E"/>
    <w:rsid w:val="00AA2B94"/>
    <w:rsid w:val="00AA30E6"/>
    <w:rsid w:val="00AA3988"/>
    <w:rsid w:val="00AA4002"/>
    <w:rsid w:val="00AA44C9"/>
    <w:rsid w:val="00AA5424"/>
    <w:rsid w:val="00AA65F6"/>
    <w:rsid w:val="00AA6F0B"/>
    <w:rsid w:val="00AB19F2"/>
    <w:rsid w:val="00AB2909"/>
    <w:rsid w:val="00AB2DE7"/>
    <w:rsid w:val="00AB2FF8"/>
    <w:rsid w:val="00AB402C"/>
    <w:rsid w:val="00AB4E0A"/>
    <w:rsid w:val="00AB555E"/>
    <w:rsid w:val="00AB6797"/>
    <w:rsid w:val="00AC1CDB"/>
    <w:rsid w:val="00AC27E0"/>
    <w:rsid w:val="00AC29E2"/>
    <w:rsid w:val="00AC3357"/>
    <w:rsid w:val="00AC4D35"/>
    <w:rsid w:val="00AC5EE3"/>
    <w:rsid w:val="00AC6940"/>
    <w:rsid w:val="00AD00C7"/>
    <w:rsid w:val="00AD3CAC"/>
    <w:rsid w:val="00AD447B"/>
    <w:rsid w:val="00AE341E"/>
    <w:rsid w:val="00AE6306"/>
    <w:rsid w:val="00AE7103"/>
    <w:rsid w:val="00AF0C63"/>
    <w:rsid w:val="00AF2443"/>
    <w:rsid w:val="00AF29ED"/>
    <w:rsid w:val="00AF5ADC"/>
    <w:rsid w:val="00AF5EE5"/>
    <w:rsid w:val="00AF6ECB"/>
    <w:rsid w:val="00AF7361"/>
    <w:rsid w:val="00AF7A66"/>
    <w:rsid w:val="00B00E4A"/>
    <w:rsid w:val="00B01559"/>
    <w:rsid w:val="00B0165A"/>
    <w:rsid w:val="00B02564"/>
    <w:rsid w:val="00B03803"/>
    <w:rsid w:val="00B076B7"/>
    <w:rsid w:val="00B1014C"/>
    <w:rsid w:val="00B1097C"/>
    <w:rsid w:val="00B1154A"/>
    <w:rsid w:val="00B130BE"/>
    <w:rsid w:val="00B134E9"/>
    <w:rsid w:val="00B154EA"/>
    <w:rsid w:val="00B15713"/>
    <w:rsid w:val="00B16C30"/>
    <w:rsid w:val="00B20DF6"/>
    <w:rsid w:val="00B217E4"/>
    <w:rsid w:val="00B23973"/>
    <w:rsid w:val="00B23D59"/>
    <w:rsid w:val="00B24831"/>
    <w:rsid w:val="00B25186"/>
    <w:rsid w:val="00B27090"/>
    <w:rsid w:val="00B3221B"/>
    <w:rsid w:val="00B3288F"/>
    <w:rsid w:val="00B32B13"/>
    <w:rsid w:val="00B32B1B"/>
    <w:rsid w:val="00B32CAD"/>
    <w:rsid w:val="00B32F2A"/>
    <w:rsid w:val="00B343C7"/>
    <w:rsid w:val="00B36142"/>
    <w:rsid w:val="00B361C0"/>
    <w:rsid w:val="00B40751"/>
    <w:rsid w:val="00B4548A"/>
    <w:rsid w:val="00B45D49"/>
    <w:rsid w:val="00B46F5B"/>
    <w:rsid w:val="00B47E38"/>
    <w:rsid w:val="00B50538"/>
    <w:rsid w:val="00B50C16"/>
    <w:rsid w:val="00B51480"/>
    <w:rsid w:val="00B51FD7"/>
    <w:rsid w:val="00B53E88"/>
    <w:rsid w:val="00B55F44"/>
    <w:rsid w:val="00B60A9B"/>
    <w:rsid w:val="00B629F8"/>
    <w:rsid w:val="00B635C9"/>
    <w:rsid w:val="00B640D1"/>
    <w:rsid w:val="00B65990"/>
    <w:rsid w:val="00B6633B"/>
    <w:rsid w:val="00B66ACA"/>
    <w:rsid w:val="00B66E5B"/>
    <w:rsid w:val="00B70057"/>
    <w:rsid w:val="00B700C8"/>
    <w:rsid w:val="00B70845"/>
    <w:rsid w:val="00B71EFC"/>
    <w:rsid w:val="00B71FA6"/>
    <w:rsid w:val="00B730C2"/>
    <w:rsid w:val="00B748B9"/>
    <w:rsid w:val="00B758D2"/>
    <w:rsid w:val="00B75CBA"/>
    <w:rsid w:val="00B76941"/>
    <w:rsid w:val="00B76E2D"/>
    <w:rsid w:val="00B771CF"/>
    <w:rsid w:val="00B80C0E"/>
    <w:rsid w:val="00B825D3"/>
    <w:rsid w:val="00B82C9A"/>
    <w:rsid w:val="00B82FC8"/>
    <w:rsid w:val="00B8340B"/>
    <w:rsid w:val="00B85EDE"/>
    <w:rsid w:val="00B86B7D"/>
    <w:rsid w:val="00B8724A"/>
    <w:rsid w:val="00B90B6B"/>
    <w:rsid w:val="00B912A6"/>
    <w:rsid w:val="00B922C0"/>
    <w:rsid w:val="00B92906"/>
    <w:rsid w:val="00B94BED"/>
    <w:rsid w:val="00B94CAA"/>
    <w:rsid w:val="00B94DF5"/>
    <w:rsid w:val="00B94EBC"/>
    <w:rsid w:val="00B95B57"/>
    <w:rsid w:val="00B96612"/>
    <w:rsid w:val="00B96F94"/>
    <w:rsid w:val="00B9739C"/>
    <w:rsid w:val="00BA47A8"/>
    <w:rsid w:val="00BA4F44"/>
    <w:rsid w:val="00BB1958"/>
    <w:rsid w:val="00BB2941"/>
    <w:rsid w:val="00BB2AAE"/>
    <w:rsid w:val="00BB351F"/>
    <w:rsid w:val="00BB38E5"/>
    <w:rsid w:val="00BB4EC3"/>
    <w:rsid w:val="00BB5EB6"/>
    <w:rsid w:val="00BB65E3"/>
    <w:rsid w:val="00BB69BA"/>
    <w:rsid w:val="00BC11A2"/>
    <w:rsid w:val="00BC12AE"/>
    <w:rsid w:val="00BC3DF5"/>
    <w:rsid w:val="00BC4342"/>
    <w:rsid w:val="00BC45E5"/>
    <w:rsid w:val="00BC4F39"/>
    <w:rsid w:val="00BC5901"/>
    <w:rsid w:val="00BD001A"/>
    <w:rsid w:val="00BD22BF"/>
    <w:rsid w:val="00BD62E1"/>
    <w:rsid w:val="00BD6ED6"/>
    <w:rsid w:val="00BD7AF6"/>
    <w:rsid w:val="00BD7E8A"/>
    <w:rsid w:val="00BE0BD0"/>
    <w:rsid w:val="00BE198D"/>
    <w:rsid w:val="00BE3CEE"/>
    <w:rsid w:val="00BE548A"/>
    <w:rsid w:val="00BF03EB"/>
    <w:rsid w:val="00BF0D0F"/>
    <w:rsid w:val="00BF1A0E"/>
    <w:rsid w:val="00BF27FA"/>
    <w:rsid w:val="00BF3529"/>
    <w:rsid w:val="00BF3985"/>
    <w:rsid w:val="00BF5B35"/>
    <w:rsid w:val="00BF65C7"/>
    <w:rsid w:val="00BF6CD0"/>
    <w:rsid w:val="00BF7D0B"/>
    <w:rsid w:val="00C004E4"/>
    <w:rsid w:val="00C00DE2"/>
    <w:rsid w:val="00C01087"/>
    <w:rsid w:val="00C01173"/>
    <w:rsid w:val="00C02C9A"/>
    <w:rsid w:val="00C03AE3"/>
    <w:rsid w:val="00C04150"/>
    <w:rsid w:val="00C10C7C"/>
    <w:rsid w:val="00C12D30"/>
    <w:rsid w:val="00C1301E"/>
    <w:rsid w:val="00C13669"/>
    <w:rsid w:val="00C1444A"/>
    <w:rsid w:val="00C14E66"/>
    <w:rsid w:val="00C16CA5"/>
    <w:rsid w:val="00C177AF"/>
    <w:rsid w:val="00C1789B"/>
    <w:rsid w:val="00C219E2"/>
    <w:rsid w:val="00C22EFA"/>
    <w:rsid w:val="00C2637F"/>
    <w:rsid w:val="00C2749D"/>
    <w:rsid w:val="00C27561"/>
    <w:rsid w:val="00C30D40"/>
    <w:rsid w:val="00C3210D"/>
    <w:rsid w:val="00C3215D"/>
    <w:rsid w:val="00C33843"/>
    <w:rsid w:val="00C33F9D"/>
    <w:rsid w:val="00C351D6"/>
    <w:rsid w:val="00C36A14"/>
    <w:rsid w:val="00C36AE8"/>
    <w:rsid w:val="00C41C7B"/>
    <w:rsid w:val="00C429F8"/>
    <w:rsid w:val="00C42D00"/>
    <w:rsid w:val="00C431D1"/>
    <w:rsid w:val="00C4432B"/>
    <w:rsid w:val="00C449E7"/>
    <w:rsid w:val="00C46156"/>
    <w:rsid w:val="00C4714A"/>
    <w:rsid w:val="00C47206"/>
    <w:rsid w:val="00C47B8F"/>
    <w:rsid w:val="00C47DFD"/>
    <w:rsid w:val="00C50D27"/>
    <w:rsid w:val="00C53454"/>
    <w:rsid w:val="00C54AB4"/>
    <w:rsid w:val="00C562BE"/>
    <w:rsid w:val="00C61092"/>
    <w:rsid w:val="00C6314A"/>
    <w:rsid w:val="00C63F33"/>
    <w:rsid w:val="00C65529"/>
    <w:rsid w:val="00C655B7"/>
    <w:rsid w:val="00C65A2E"/>
    <w:rsid w:val="00C66F55"/>
    <w:rsid w:val="00C6719C"/>
    <w:rsid w:val="00C71752"/>
    <w:rsid w:val="00C718BC"/>
    <w:rsid w:val="00C71A8D"/>
    <w:rsid w:val="00C729CE"/>
    <w:rsid w:val="00C72FC4"/>
    <w:rsid w:val="00C748AC"/>
    <w:rsid w:val="00C76948"/>
    <w:rsid w:val="00C76A86"/>
    <w:rsid w:val="00C76E52"/>
    <w:rsid w:val="00C80175"/>
    <w:rsid w:val="00C8036A"/>
    <w:rsid w:val="00C807A8"/>
    <w:rsid w:val="00C80ABF"/>
    <w:rsid w:val="00C80EAA"/>
    <w:rsid w:val="00C81093"/>
    <w:rsid w:val="00C8355B"/>
    <w:rsid w:val="00C84056"/>
    <w:rsid w:val="00C8490D"/>
    <w:rsid w:val="00C84CBA"/>
    <w:rsid w:val="00C851D6"/>
    <w:rsid w:val="00C85CE7"/>
    <w:rsid w:val="00C87869"/>
    <w:rsid w:val="00C87B45"/>
    <w:rsid w:val="00C90A80"/>
    <w:rsid w:val="00C90ECD"/>
    <w:rsid w:val="00C914CF"/>
    <w:rsid w:val="00C9177D"/>
    <w:rsid w:val="00C91808"/>
    <w:rsid w:val="00C9418E"/>
    <w:rsid w:val="00C957ED"/>
    <w:rsid w:val="00C965F7"/>
    <w:rsid w:val="00C969D0"/>
    <w:rsid w:val="00C97B17"/>
    <w:rsid w:val="00CA202D"/>
    <w:rsid w:val="00CA3010"/>
    <w:rsid w:val="00CA3D12"/>
    <w:rsid w:val="00CA440E"/>
    <w:rsid w:val="00CA5D55"/>
    <w:rsid w:val="00CB0258"/>
    <w:rsid w:val="00CB09A8"/>
    <w:rsid w:val="00CB1709"/>
    <w:rsid w:val="00CB2663"/>
    <w:rsid w:val="00CB278E"/>
    <w:rsid w:val="00CB2B99"/>
    <w:rsid w:val="00CB5A09"/>
    <w:rsid w:val="00CB5BFD"/>
    <w:rsid w:val="00CB694D"/>
    <w:rsid w:val="00CB6F0A"/>
    <w:rsid w:val="00CB74DC"/>
    <w:rsid w:val="00CB7C9B"/>
    <w:rsid w:val="00CB7D66"/>
    <w:rsid w:val="00CC08E6"/>
    <w:rsid w:val="00CC23C9"/>
    <w:rsid w:val="00CC2844"/>
    <w:rsid w:val="00CC4376"/>
    <w:rsid w:val="00CC5495"/>
    <w:rsid w:val="00CC6B1F"/>
    <w:rsid w:val="00CC791D"/>
    <w:rsid w:val="00CD0804"/>
    <w:rsid w:val="00CD40C2"/>
    <w:rsid w:val="00CD5256"/>
    <w:rsid w:val="00CD5DF8"/>
    <w:rsid w:val="00CD7080"/>
    <w:rsid w:val="00CE03A3"/>
    <w:rsid w:val="00CE11F2"/>
    <w:rsid w:val="00CE2800"/>
    <w:rsid w:val="00CE316F"/>
    <w:rsid w:val="00CE42C6"/>
    <w:rsid w:val="00CE4D68"/>
    <w:rsid w:val="00CE6697"/>
    <w:rsid w:val="00CE716C"/>
    <w:rsid w:val="00CF1B80"/>
    <w:rsid w:val="00CF1F64"/>
    <w:rsid w:val="00CF235C"/>
    <w:rsid w:val="00CF297B"/>
    <w:rsid w:val="00CF5C26"/>
    <w:rsid w:val="00CF609A"/>
    <w:rsid w:val="00CF6F04"/>
    <w:rsid w:val="00D01A4B"/>
    <w:rsid w:val="00D01A61"/>
    <w:rsid w:val="00D02BA4"/>
    <w:rsid w:val="00D02D37"/>
    <w:rsid w:val="00D04F70"/>
    <w:rsid w:val="00D06677"/>
    <w:rsid w:val="00D077B7"/>
    <w:rsid w:val="00D11801"/>
    <w:rsid w:val="00D12774"/>
    <w:rsid w:val="00D12FFC"/>
    <w:rsid w:val="00D13F87"/>
    <w:rsid w:val="00D1493E"/>
    <w:rsid w:val="00D15249"/>
    <w:rsid w:val="00D163E7"/>
    <w:rsid w:val="00D200DA"/>
    <w:rsid w:val="00D20174"/>
    <w:rsid w:val="00D22C84"/>
    <w:rsid w:val="00D2317E"/>
    <w:rsid w:val="00D24A52"/>
    <w:rsid w:val="00D24ECE"/>
    <w:rsid w:val="00D25EDC"/>
    <w:rsid w:val="00D27EA5"/>
    <w:rsid w:val="00D30F56"/>
    <w:rsid w:val="00D34E09"/>
    <w:rsid w:val="00D35E27"/>
    <w:rsid w:val="00D36A4B"/>
    <w:rsid w:val="00D374E8"/>
    <w:rsid w:val="00D3791E"/>
    <w:rsid w:val="00D37BAC"/>
    <w:rsid w:val="00D37CC2"/>
    <w:rsid w:val="00D40E98"/>
    <w:rsid w:val="00D40F38"/>
    <w:rsid w:val="00D41718"/>
    <w:rsid w:val="00D41E37"/>
    <w:rsid w:val="00D43436"/>
    <w:rsid w:val="00D43775"/>
    <w:rsid w:val="00D45EC6"/>
    <w:rsid w:val="00D465ED"/>
    <w:rsid w:val="00D475D3"/>
    <w:rsid w:val="00D51B10"/>
    <w:rsid w:val="00D522B8"/>
    <w:rsid w:val="00D5266F"/>
    <w:rsid w:val="00D527B6"/>
    <w:rsid w:val="00D53A67"/>
    <w:rsid w:val="00D5448F"/>
    <w:rsid w:val="00D568D4"/>
    <w:rsid w:val="00D60DA7"/>
    <w:rsid w:val="00D6143C"/>
    <w:rsid w:val="00D618C4"/>
    <w:rsid w:val="00D6250B"/>
    <w:rsid w:val="00D64E47"/>
    <w:rsid w:val="00D65252"/>
    <w:rsid w:val="00D700DA"/>
    <w:rsid w:val="00D70134"/>
    <w:rsid w:val="00D71654"/>
    <w:rsid w:val="00D71CC7"/>
    <w:rsid w:val="00D73162"/>
    <w:rsid w:val="00D745CE"/>
    <w:rsid w:val="00D74CDF"/>
    <w:rsid w:val="00D75CF8"/>
    <w:rsid w:val="00D76422"/>
    <w:rsid w:val="00D779C0"/>
    <w:rsid w:val="00D806D1"/>
    <w:rsid w:val="00D809CB"/>
    <w:rsid w:val="00D81905"/>
    <w:rsid w:val="00D82640"/>
    <w:rsid w:val="00D83835"/>
    <w:rsid w:val="00D85300"/>
    <w:rsid w:val="00D86962"/>
    <w:rsid w:val="00D86D36"/>
    <w:rsid w:val="00D87184"/>
    <w:rsid w:val="00D87642"/>
    <w:rsid w:val="00D87808"/>
    <w:rsid w:val="00D878CE"/>
    <w:rsid w:val="00D9149C"/>
    <w:rsid w:val="00D92173"/>
    <w:rsid w:val="00D92D54"/>
    <w:rsid w:val="00D92F24"/>
    <w:rsid w:val="00D93311"/>
    <w:rsid w:val="00D93F87"/>
    <w:rsid w:val="00D94016"/>
    <w:rsid w:val="00D94C0F"/>
    <w:rsid w:val="00D954F6"/>
    <w:rsid w:val="00D95C8A"/>
    <w:rsid w:val="00D9646C"/>
    <w:rsid w:val="00D96858"/>
    <w:rsid w:val="00D9797C"/>
    <w:rsid w:val="00DA0555"/>
    <w:rsid w:val="00DA083F"/>
    <w:rsid w:val="00DA1B87"/>
    <w:rsid w:val="00DA25DB"/>
    <w:rsid w:val="00DA3805"/>
    <w:rsid w:val="00DA520B"/>
    <w:rsid w:val="00DA5867"/>
    <w:rsid w:val="00DA5C97"/>
    <w:rsid w:val="00DA6846"/>
    <w:rsid w:val="00DA76AF"/>
    <w:rsid w:val="00DA77B3"/>
    <w:rsid w:val="00DA7903"/>
    <w:rsid w:val="00DA7A29"/>
    <w:rsid w:val="00DA7F90"/>
    <w:rsid w:val="00DB012F"/>
    <w:rsid w:val="00DB1D87"/>
    <w:rsid w:val="00DB2717"/>
    <w:rsid w:val="00DB4084"/>
    <w:rsid w:val="00DB4667"/>
    <w:rsid w:val="00DB729E"/>
    <w:rsid w:val="00DB77F4"/>
    <w:rsid w:val="00DB789C"/>
    <w:rsid w:val="00DC030B"/>
    <w:rsid w:val="00DC126F"/>
    <w:rsid w:val="00DC1565"/>
    <w:rsid w:val="00DC2248"/>
    <w:rsid w:val="00DC3F9A"/>
    <w:rsid w:val="00DC4B95"/>
    <w:rsid w:val="00DC4F02"/>
    <w:rsid w:val="00DC639D"/>
    <w:rsid w:val="00DD0DFB"/>
    <w:rsid w:val="00DD0E24"/>
    <w:rsid w:val="00DD16EE"/>
    <w:rsid w:val="00DD3AEC"/>
    <w:rsid w:val="00DD3F38"/>
    <w:rsid w:val="00DD4F82"/>
    <w:rsid w:val="00DD57F2"/>
    <w:rsid w:val="00DD5DF3"/>
    <w:rsid w:val="00DD6AB4"/>
    <w:rsid w:val="00DD7CEF"/>
    <w:rsid w:val="00DE0512"/>
    <w:rsid w:val="00DE06F9"/>
    <w:rsid w:val="00DE112C"/>
    <w:rsid w:val="00DE16E1"/>
    <w:rsid w:val="00DE343D"/>
    <w:rsid w:val="00DE37DA"/>
    <w:rsid w:val="00DE514B"/>
    <w:rsid w:val="00DE7605"/>
    <w:rsid w:val="00DF1456"/>
    <w:rsid w:val="00DF21AF"/>
    <w:rsid w:val="00DF2907"/>
    <w:rsid w:val="00DF3FEA"/>
    <w:rsid w:val="00DF49D2"/>
    <w:rsid w:val="00DF59EF"/>
    <w:rsid w:val="00DF6220"/>
    <w:rsid w:val="00DF7B6F"/>
    <w:rsid w:val="00E004A4"/>
    <w:rsid w:val="00E00F4F"/>
    <w:rsid w:val="00E03714"/>
    <w:rsid w:val="00E04541"/>
    <w:rsid w:val="00E05646"/>
    <w:rsid w:val="00E05DE6"/>
    <w:rsid w:val="00E06DAE"/>
    <w:rsid w:val="00E0732E"/>
    <w:rsid w:val="00E078D3"/>
    <w:rsid w:val="00E10240"/>
    <w:rsid w:val="00E14D33"/>
    <w:rsid w:val="00E15702"/>
    <w:rsid w:val="00E16865"/>
    <w:rsid w:val="00E16AE9"/>
    <w:rsid w:val="00E17680"/>
    <w:rsid w:val="00E21417"/>
    <w:rsid w:val="00E21A7B"/>
    <w:rsid w:val="00E25A2E"/>
    <w:rsid w:val="00E25FE6"/>
    <w:rsid w:val="00E27400"/>
    <w:rsid w:val="00E27686"/>
    <w:rsid w:val="00E278E9"/>
    <w:rsid w:val="00E30BA6"/>
    <w:rsid w:val="00E30DFB"/>
    <w:rsid w:val="00E31292"/>
    <w:rsid w:val="00E326BB"/>
    <w:rsid w:val="00E32A62"/>
    <w:rsid w:val="00E334B0"/>
    <w:rsid w:val="00E374C7"/>
    <w:rsid w:val="00E40183"/>
    <w:rsid w:val="00E40326"/>
    <w:rsid w:val="00E41A05"/>
    <w:rsid w:val="00E434B2"/>
    <w:rsid w:val="00E438CE"/>
    <w:rsid w:val="00E44893"/>
    <w:rsid w:val="00E448B9"/>
    <w:rsid w:val="00E47D52"/>
    <w:rsid w:val="00E51BCA"/>
    <w:rsid w:val="00E51DF0"/>
    <w:rsid w:val="00E52B24"/>
    <w:rsid w:val="00E53B8F"/>
    <w:rsid w:val="00E55F1B"/>
    <w:rsid w:val="00E56A83"/>
    <w:rsid w:val="00E5739B"/>
    <w:rsid w:val="00E5767E"/>
    <w:rsid w:val="00E578AA"/>
    <w:rsid w:val="00E60F19"/>
    <w:rsid w:val="00E6450D"/>
    <w:rsid w:val="00E70A87"/>
    <w:rsid w:val="00E72393"/>
    <w:rsid w:val="00E73025"/>
    <w:rsid w:val="00E738ED"/>
    <w:rsid w:val="00E74DB9"/>
    <w:rsid w:val="00E769B0"/>
    <w:rsid w:val="00E835C1"/>
    <w:rsid w:val="00E8456F"/>
    <w:rsid w:val="00E84814"/>
    <w:rsid w:val="00E861F9"/>
    <w:rsid w:val="00E872C1"/>
    <w:rsid w:val="00E876E6"/>
    <w:rsid w:val="00E9062B"/>
    <w:rsid w:val="00E9087D"/>
    <w:rsid w:val="00E92527"/>
    <w:rsid w:val="00E9399B"/>
    <w:rsid w:val="00E942FE"/>
    <w:rsid w:val="00E95E5F"/>
    <w:rsid w:val="00E97253"/>
    <w:rsid w:val="00E974F7"/>
    <w:rsid w:val="00EA0013"/>
    <w:rsid w:val="00EA02AD"/>
    <w:rsid w:val="00EA0EDE"/>
    <w:rsid w:val="00EA183B"/>
    <w:rsid w:val="00EA389F"/>
    <w:rsid w:val="00EA5281"/>
    <w:rsid w:val="00EA5AEA"/>
    <w:rsid w:val="00EA60AC"/>
    <w:rsid w:val="00EA6434"/>
    <w:rsid w:val="00EA6F43"/>
    <w:rsid w:val="00EA74D7"/>
    <w:rsid w:val="00EB18DD"/>
    <w:rsid w:val="00EB1FE6"/>
    <w:rsid w:val="00EB2DEF"/>
    <w:rsid w:val="00EB4F51"/>
    <w:rsid w:val="00EB5412"/>
    <w:rsid w:val="00EC032B"/>
    <w:rsid w:val="00EC096B"/>
    <w:rsid w:val="00EC0C5B"/>
    <w:rsid w:val="00EC3732"/>
    <w:rsid w:val="00EC590D"/>
    <w:rsid w:val="00EC670B"/>
    <w:rsid w:val="00ED0BBC"/>
    <w:rsid w:val="00ED12CB"/>
    <w:rsid w:val="00ED1D96"/>
    <w:rsid w:val="00ED32C0"/>
    <w:rsid w:val="00ED3BEF"/>
    <w:rsid w:val="00ED4CC5"/>
    <w:rsid w:val="00ED5041"/>
    <w:rsid w:val="00ED68D1"/>
    <w:rsid w:val="00ED7EB6"/>
    <w:rsid w:val="00EE03DB"/>
    <w:rsid w:val="00EE085D"/>
    <w:rsid w:val="00EE2E56"/>
    <w:rsid w:val="00EE41D3"/>
    <w:rsid w:val="00EE4BEB"/>
    <w:rsid w:val="00EE506F"/>
    <w:rsid w:val="00EE57EE"/>
    <w:rsid w:val="00EE7F55"/>
    <w:rsid w:val="00EF15BF"/>
    <w:rsid w:val="00EF1723"/>
    <w:rsid w:val="00EF2D89"/>
    <w:rsid w:val="00EF69FB"/>
    <w:rsid w:val="00F00630"/>
    <w:rsid w:val="00F00931"/>
    <w:rsid w:val="00F00A9A"/>
    <w:rsid w:val="00F03B81"/>
    <w:rsid w:val="00F0495E"/>
    <w:rsid w:val="00F05132"/>
    <w:rsid w:val="00F0600D"/>
    <w:rsid w:val="00F0722F"/>
    <w:rsid w:val="00F10568"/>
    <w:rsid w:val="00F115B1"/>
    <w:rsid w:val="00F12F05"/>
    <w:rsid w:val="00F1459B"/>
    <w:rsid w:val="00F147B1"/>
    <w:rsid w:val="00F161B4"/>
    <w:rsid w:val="00F21E4A"/>
    <w:rsid w:val="00F23C07"/>
    <w:rsid w:val="00F23C36"/>
    <w:rsid w:val="00F24A55"/>
    <w:rsid w:val="00F25403"/>
    <w:rsid w:val="00F31AB6"/>
    <w:rsid w:val="00F31DD3"/>
    <w:rsid w:val="00F3276A"/>
    <w:rsid w:val="00F33958"/>
    <w:rsid w:val="00F3461B"/>
    <w:rsid w:val="00F35144"/>
    <w:rsid w:val="00F36D70"/>
    <w:rsid w:val="00F409CE"/>
    <w:rsid w:val="00F41614"/>
    <w:rsid w:val="00F41B80"/>
    <w:rsid w:val="00F468DB"/>
    <w:rsid w:val="00F522A5"/>
    <w:rsid w:val="00F5317A"/>
    <w:rsid w:val="00F5358D"/>
    <w:rsid w:val="00F53CA4"/>
    <w:rsid w:val="00F55B3B"/>
    <w:rsid w:val="00F57F4F"/>
    <w:rsid w:val="00F61480"/>
    <w:rsid w:val="00F63CFF"/>
    <w:rsid w:val="00F640D2"/>
    <w:rsid w:val="00F64679"/>
    <w:rsid w:val="00F64762"/>
    <w:rsid w:val="00F64A23"/>
    <w:rsid w:val="00F66098"/>
    <w:rsid w:val="00F66544"/>
    <w:rsid w:val="00F67394"/>
    <w:rsid w:val="00F67794"/>
    <w:rsid w:val="00F703AE"/>
    <w:rsid w:val="00F70DF7"/>
    <w:rsid w:val="00F710D8"/>
    <w:rsid w:val="00F714B8"/>
    <w:rsid w:val="00F715BF"/>
    <w:rsid w:val="00F71EAB"/>
    <w:rsid w:val="00F720B5"/>
    <w:rsid w:val="00F73C7D"/>
    <w:rsid w:val="00F75617"/>
    <w:rsid w:val="00F757C8"/>
    <w:rsid w:val="00F76254"/>
    <w:rsid w:val="00F7736B"/>
    <w:rsid w:val="00F80DB9"/>
    <w:rsid w:val="00F81BF4"/>
    <w:rsid w:val="00F83817"/>
    <w:rsid w:val="00F84CDD"/>
    <w:rsid w:val="00F86547"/>
    <w:rsid w:val="00F8744B"/>
    <w:rsid w:val="00F90689"/>
    <w:rsid w:val="00F90E3F"/>
    <w:rsid w:val="00F92652"/>
    <w:rsid w:val="00F926A0"/>
    <w:rsid w:val="00F92A83"/>
    <w:rsid w:val="00F93232"/>
    <w:rsid w:val="00F93A02"/>
    <w:rsid w:val="00F94420"/>
    <w:rsid w:val="00F94BFF"/>
    <w:rsid w:val="00F95D5C"/>
    <w:rsid w:val="00F97D12"/>
    <w:rsid w:val="00F97F4E"/>
    <w:rsid w:val="00FA0096"/>
    <w:rsid w:val="00FA04DD"/>
    <w:rsid w:val="00FA0B4D"/>
    <w:rsid w:val="00FA0FF6"/>
    <w:rsid w:val="00FA3B8E"/>
    <w:rsid w:val="00FA481A"/>
    <w:rsid w:val="00FA7D57"/>
    <w:rsid w:val="00FB172B"/>
    <w:rsid w:val="00FB1984"/>
    <w:rsid w:val="00FB1E9E"/>
    <w:rsid w:val="00FB2791"/>
    <w:rsid w:val="00FB47D5"/>
    <w:rsid w:val="00FB6162"/>
    <w:rsid w:val="00FB68E8"/>
    <w:rsid w:val="00FB7D20"/>
    <w:rsid w:val="00FC1F01"/>
    <w:rsid w:val="00FC442F"/>
    <w:rsid w:val="00FC4813"/>
    <w:rsid w:val="00FD0728"/>
    <w:rsid w:val="00FD0C8A"/>
    <w:rsid w:val="00FD1637"/>
    <w:rsid w:val="00FD36E0"/>
    <w:rsid w:val="00FD4F32"/>
    <w:rsid w:val="00FD504F"/>
    <w:rsid w:val="00FD58C2"/>
    <w:rsid w:val="00FD731F"/>
    <w:rsid w:val="00FD7730"/>
    <w:rsid w:val="00FD793A"/>
    <w:rsid w:val="00FE03A7"/>
    <w:rsid w:val="00FE2192"/>
    <w:rsid w:val="00FE2399"/>
    <w:rsid w:val="00FE286A"/>
    <w:rsid w:val="00FE2921"/>
    <w:rsid w:val="00FE2A94"/>
    <w:rsid w:val="00FE2B2F"/>
    <w:rsid w:val="00FE39AA"/>
    <w:rsid w:val="00FE4296"/>
    <w:rsid w:val="00FE4C8B"/>
    <w:rsid w:val="00FE7B63"/>
    <w:rsid w:val="00FE7F13"/>
    <w:rsid w:val="00FF1C48"/>
    <w:rsid w:val="00FF2354"/>
    <w:rsid w:val="00FF2CE1"/>
    <w:rsid w:val="00FF4E1D"/>
    <w:rsid w:val="00FF785C"/>
    <w:rsid w:val="00FF7BCB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0246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779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">
    <w:name w:val="Char Char Char Char Char Char Char Char Char Char Char"/>
    <w:basedOn w:val="Normal"/>
    <w:next w:val="Normal"/>
    <w:autoRedefine/>
    <w:semiHidden/>
    <w:rsid w:val="005A6A0D"/>
    <w:pPr>
      <w:spacing w:before="120" w:after="120" w:line="312" w:lineRule="auto"/>
    </w:pPr>
    <w:rPr>
      <w:sz w:val="28"/>
      <w:szCs w:val="28"/>
    </w:rPr>
  </w:style>
  <w:style w:type="paragraph" w:styleId="BodyTextIndent">
    <w:name w:val="Body Text Indent"/>
    <w:basedOn w:val="Normal"/>
    <w:link w:val="BodyTextIndentChar"/>
    <w:rsid w:val="00D779C0"/>
    <w:pPr>
      <w:spacing w:before="120" w:after="120" w:line="300" w:lineRule="exact"/>
      <w:ind w:firstLine="539"/>
      <w:jc w:val="both"/>
    </w:pPr>
    <w:rPr>
      <w:color w:val="0000FF"/>
      <w:sz w:val="28"/>
      <w:szCs w:val="28"/>
      <w:lang w:val="de-DE" w:eastAsia="x-none"/>
    </w:rPr>
  </w:style>
  <w:style w:type="character" w:customStyle="1" w:styleId="BodyTextIndentChar">
    <w:name w:val="Body Text Indent Char"/>
    <w:link w:val="BodyTextIndent"/>
    <w:rsid w:val="00D779C0"/>
    <w:rPr>
      <w:color w:val="0000FF"/>
      <w:sz w:val="28"/>
      <w:szCs w:val="28"/>
      <w:lang w:val="de-DE"/>
    </w:rPr>
  </w:style>
  <w:style w:type="paragraph" w:customStyle="1" w:styleId="CharCharCharCharCharCharChar0">
    <w:name w:val="Char Char Char Char Char Char Char"/>
    <w:basedOn w:val="Heading3"/>
    <w:autoRedefine/>
    <w:rsid w:val="00D779C0"/>
    <w:pPr>
      <w:keepLines/>
      <w:widowControl w:val="0"/>
      <w:tabs>
        <w:tab w:val="num" w:pos="360"/>
      </w:tabs>
      <w:adjustRightInd w:val="0"/>
      <w:spacing w:before="120" w:after="120" w:line="436" w:lineRule="exact"/>
      <w:ind w:left="357"/>
      <w:outlineLvl w:val="3"/>
    </w:pPr>
    <w:rPr>
      <w:rFonts w:ascii="Times New Roman" w:hAnsi="Times New Roman"/>
      <w:b w:val="0"/>
      <w:bCs w:val="0"/>
      <w:sz w:val="20"/>
      <w:szCs w:val="20"/>
      <w:lang w:val="en-US" w:eastAsia="en-US"/>
    </w:rPr>
  </w:style>
  <w:style w:type="character" w:customStyle="1" w:styleId="Heading3Char">
    <w:name w:val="Heading 3 Char"/>
    <w:link w:val="Heading3"/>
    <w:semiHidden/>
    <w:rsid w:val="00D779C0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143CA"/>
    <w:pPr>
      <w:ind w:left="720"/>
      <w:contextualSpacing/>
    </w:pPr>
    <w:rPr>
      <w:sz w:val="28"/>
      <w:szCs w:val="28"/>
    </w:rPr>
  </w:style>
  <w:style w:type="paragraph" w:styleId="NormalWeb">
    <w:name w:val="Normal (Web)"/>
    <w:basedOn w:val="Normal"/>
    <w:uiPriority w:val="99"/>
    <w:unhideWhenUsed/>
    <w:rsid w:val="005D799D"/>
    <w:pPr>
      <w:spacing w:before="100" w:beforeAutospacing="1" w:after="100" w:afterAutospacing="1"/>
    </w:pPr>
  </w:style>
  <w:style w:type="character" w:styleId="Hyperlink">
    <w:name w:val="Hyperlink"/>
    <w:rsid w:val="00D71C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779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">
    <w:name w:val="Char Char Char Char Char Char Char Char Char Char Char"/>
    <w:basedOn w:val="Normal"/>
    <w:next w:val="Normal"/>
    <w:autoRedefine/>
    <w:semiHidden/>
    <w:rsid w:val="005A6A0D"/>
    <w:pPr>
      <w:spacing w:before="120" w:after="120" w:line="312" w:lineRule="auto"/>
    </w:pPr>
    <w:rPr>
      <w:sz w:val="28"/>
      <w:szCs w:val="28"/>
    </w:rPr>
  </w:style>
  <w:style w:type="paragraph" w:styleId="BodyTextIndent">
    <w:name w:val="Body Text Indent"/>
    <w:basedOn w:val="Normal"/>
    <w:link w:val="BodyTextIndentChar"/>
    <w:rsid w:val="00D779C0"/>
    <w:pPr>
      <w:spacing w:before="120" w:after="120" w:line="300" w:lineRule="exact"/>
      <w:ind w:firstLine="539"/>
      <w:jc w:val="both"/>
    </w:pPr>
    <w:rPr>
      <w:color w:val="0000FF"/>
      <w:sz w:val="28"/>
      <w:szCs w:val="28"/>
      <w:lang w:val="de-DE" w:eastAsia="x-none"/>
    </w:rPr>
  </w:style>
  <w:style w:type="character" w:customStyle="1" w:styleId="BodyTextIndentChar">
    <w:name w:val="Body Text Indent Char"/>
    <w:link w:val="BodyTextIndent"/>
    <w:rsid w:val="00D779C0"/>
    <w:rPr>
      <w:color w:val="0000FF"/>
      <w:sz w:val="28"/>
      <w:szCs w:val="28"/>
      <w:lang w:val="de-DE"/>
    </w:rPr>
  </w:style>
  <w:style w:type="paragraph" w:customStyle="1" w:styleId="CharCharCharCharCharCharChar0">
    <w:name w:val="Char Char Char Char Char Char Char"/>
    <w:basedOn w:val="Heading3"/>
    <w:autoRedefine/>
    <w:rsid w:val="00D779C0"/>
    <w:pPr>
      <w:keepLines/>
      <w:widowControl w:val="0"/>
      <w:tabs>
        <w:tab w:val="num" w:pos="360"/>
      </w:tabs>
      <w:adjustRightInd w:val="0"/>
      <w:spacing w:before="120" w:after="120" w:line="436" w:lineRule="exact"/>
      <w:ind w:left="357"/>
      <w:outlineLvl w:val="3"/>
    </w:pPr>
    <w:rPr>
      <w:rFonts w:ascii="Times New Roman" w:hAnsi="Times New Roman"/>
      <w:b w:val="0"/>
      <w:bCs w:val="0"/>
      <w:sz w:val="20"/>
      <w:szCs w:val="20"/>
      <w:lang w:val="en-US" w:eastAsia="en-US"/>
    </w:rPr>
  </w:style>
  <w:style w:type="character" w:customStyle="1" w:styleId="Heading3Char">
    <w:name w:val="Heading 3 Char"/>
    <w:link w:val="Heading3"/>
    <w:semiHidden/>
    <w:rsid w:val="00D779C0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143CA"/>
    <w:pPr>
      <w:ind w:left="720"/>
      <w:contextualSpacing/>
    </w:pPr>
    <w:rPr>
      <w:sz w:val="28"/>
      <w:szCs w:val="28"/>
    </w:rPr>
  </w:style>
  <w:style w:type="paragraph" w:styleId="NormalWeb">
    <w:name w:val="Normal (Web)"/>
    <w:basedOn w:val="Normal"/>
    <w:uiPriority w:val="99"/>
    <w:unhideWhenUsed/>
    <w:rsid w:val="005D799D"/>
    <w:pPr>
      <w:spacing w:before="100" w:beforeAutospacing="1" w:after="100" w:afterAutospacing="1"/>
    </w:pPr>
  </w:style>
  <w:style w:type="character" w:styleId="Hyperlink">
    <w:name w:val="Hyperlink"/>
    <w:rsid w:val="00D71C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lcome\Application%20Data\Microsoft\Templates\Congv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D4378-7FBA-401E-81E7-1902B0163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Congvan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Hieu-KTV</dc:creator>
  <cp:lastModifiedBy>Nguyen Thai Nam</cp:lastModifiedBy>
  <cp:revision>2</cp:revision>
  <cp:lastPrinted>2019-09-16T09:20:00Z</cp:lastPrinted>
  <dcterms:created xsi:type="dcterms:W3CDTF">2023-07-04T02:34:00Z</dcterms:created>
  <dcterms:modified xsi:type="dcterms:W3CDTF">2023-07-04T02:34:00Z</dcterms:modified>
</cp:coreProperties>
</file>